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C547B0" w14:textId="10B76811" w:rsidR="000D1808" w:rsidRPr="00DA00BE" w:rsidRDefault="000D1808" w:rsidP="00603799">
      <w:pPr>
        <w:spacing w:line="288" w:lineRule="auto"/>
        <w:ind w:right="423"/>
        <w:jc w:val="center"/>
        <w:rPr>
          <w:rFonts w:cs="Arial"/>
          <w:b/>
          <w:bCs/>
          <w:sz w:val="28"/>
          <w:szCs w:val="28"/>
        </w:rPr>
      </w:pPr>
      <w:r w:rsidRPr="00DA00BE">
        <w:rPr>
          <w:rFonts w:cs="Arial"/>
          <w:b/>
          <w:bCs/>
          <w:sz w:val="28"/>
          <w:szCs w:val="28"/>
        </w:rPr>
        <w:t xml:space="preserve">CowsAndMore – </w:t>
      </w:r>
      <w:r w:rsidR="003D33B5">
        <w:rPr>
          <w:rFonts w:cs="Arial"/>
          <w:b/>
          <w:bCs/>
          <w:sz w:val="28"/>
          <w:szCs w:val="28"/>
        </w:rPr>
        <w:t>Kompaktübersicht</w:t>
      </w:r>
    </w:p>
    <w:p w14:paraId="7340EC27" w14:textId="59BF35AA" w:rsidR="00B46CE2" w:rsidRPr="00DA00BE" w:rsidRDefault="000D1808" w:rsidP="00603799">
      <w:pPr>
        <w:spacing w:line="288" w:lineRule="auto"/>
        <w:ind w:right="423"/>
        <w:jc w:val="center"/>
        <w:rPr>
          <w:rFonts w:cs="Arial"/>
          <w:b/>
          <w:bCs/>
          <w:sz w:val="28"/>
          <w:szCs w:val="28"/>
        </w:rPr>
      </w:pPr>
      <w:r w:rsidRPr="00DA00BE">
        <w:rPr>
          <w:rFonts w:cs="Arial"/>
          <w:b/>
          <w:bCs/>
          <w:sz w:val="28"/>
          <w:szCs w:val="28"/>
        </w:rPr>
        <w:t xml:space="preserve">bei </w:t>
      </w:r>
      <w:r w:rsidR="00B46CE2" w:rsidRPr="00DA00BE">
        <w:rPr>
          <w:rFonts w:cs="Arial"/>
          <w:b/>
          <w:bCs/>
          <w:sz w:val="28"/>
          <w:szCs w:val="28"/>
        </w:rPr>
        <w:t>{</w:t>
      </w:r>
      <w:proofErr w:type="spellStart"/>
      <w:proofErr w:type="gramStart"/>
      <w:r w:rsidR="00B46CE2" w:rsidRPr="00DA00BE">
        <w:rPr>
          <w:rFonts w:cs="Arial"/>
          <w:b/>
          <w:bCs/>
          <w:sz w:val="28"/>
          <w:szCs w:val="28"/>
        </w:rPr>
        <w:t>Erfassung.Betriebsdaten.Betriebsinhaber</w:t>
      </w:r>
      <w:proofErr w:type="spellEnd"/>
      <w:proofErr w:type="gramEnd"/>
      <w:r w:rsidR="00B46CE2" w:rsidRPr="00DA00BE">
        <w:rPr>
          <w:rFonts w:cs="Arial"/>
          <w:b/>
          <w:bCs/>
          <w:sz w:val="28"/>
          <w:szCs w:val="28"/>
        </w:rPr>
        <w:t>}</w:t>
      </w:r>
    </w:p>
    <w:p w14:paraId="1CB08C21" w14:textId="177AAFF3" w:rsidR="00AD04EE" w:rsidRPr="00DA00BE" w:rsidRDefault="007930F4" w:rsidP="00603799">
      <w:pPr>
        <w:spacing w:line="288" w:lineRule="auto"/>
        <w:ind w:right="423"/>
        <w:jc w:val="center"/>
        <w:rPr>
          <w:rFonts w:cs="Arial"/>
          <w:b/>
          <w:bCs/>
          <w:sz w:val="28"/>
          <w:szCs w:val="28"/>
        </w:rPr>
      </w:pPr>
      <w:r w:rsidRPr="00DA00BE">
        <w:rPr>
          <w:rFonts w:cs="Arial"/>
          <w:b/>
          <w:bCs/>
          <w:sz w:val="28"/>
          <w:szCs w:val="28"/>
        </w:rPr>
        <w:t xml:space="preserve">am </w:t>
      </w:r>
      <w:r w:rsidR="00F40B79" w:rsidRPr="00DA00BE">
        <w:rPr>
          <w:rFonts w:cs="Arial"/>
          <w:b/>
          <w:bCs/>
          <w:sz w:val="28"/>
          <w:szCs w:val="28"/>
        </w:rPr>
        <w:t>{</w:t>
      </w:r>
      <w:proofErr w:type="spellStart"/>
      <w:r w:rsidR="00320BDE" w:rsidRPr="00DA00BE">
        <w:rPr>
          <w:rFonts w:cs="Arial"/>
          <w:b/>
          <w:bCs/>
          <w:sz w:val="28"/>
          <w:szCs w:val="28"/>
        </w:rPr>
        <w:t>Visit.VisitDate</w:t>
      </w:r>
      <w:proofErr w:type="spellEnd"/>
      <w:r w:rsidR="00F40B79" w:rsidRPr="00DA00BE">
        <w:rPr>
          <w:rFonts w:cs="Arial"/>
          <w:b/>
          <w:bCs/>
          <w:sz w:val="28"/>
          <w:szCs w:val="28"/>
        </w:rPr>
        <w:t>}</w:t>
      </w:r>
    </w:p>
    <w:p w14:paraId="3BFCA07C" w14:textId="05FE2ECA" w:rsidR="00AD04EE" w:rsidRDefault="00AD04EE" w:rsidP="00603799">
      <w:pPr>
        <w:spacing w:line="288" w:lineRule="auto"/>
        <w:ind w:right="423"/>
        <w:jc w:val="center"/>
        <w:rPr>
          <w:rFonts w:cs="Arial"/>
          <w:b/>
          <w:bCs/>
          <w:sz w:val="28"/>
          <w:szCs w:val="28"/>
        </w:rPr>
      </w:pPr>
    </w:p>
    <w:p w14:paraId="03559DDB" w14:textId="06957CF4" w:rsidR="00CB24C0" w:rsidRDefault="00CB24C0" w:rsidP="00CB24C0"/>
    <w:p w14:paraId="5032EF0C" w14:textId="4D09864F" w:rsidR="00EF67D4" w:rsidRDefault="00EF67D4" w:rsidP="00CB24C0"/>
    <w:p w14:paraId="1EEEBFC9" w14:textId="54FEC6C8" w:rsidR="00EF67D4" w:rsidRDefault="00D4145D" w:rsidP="002A587C">
      <w:pPr>
        <w:pStyle w:val="berschrift1"/>
      </w:pPr>
      <w:r>
        <w:t>Ergebnisse</w:t>
      </w:r>
    </w:p>
    <w:p w14:paraId="4D1CD7F3" w14:textId="77777777" w:rsidR="00E63373" w:rsidRPr="00E63373" w:rsidRDefault="00E63373" w:rsidP="00E63373"/>
    <w:p w14:paraId="25E4CEA5" w14:textId="25C1B522" w:rsidR="002A587C" w:rsidRDefault="00E63373" w:rsidP="00E63373">
      <w:pPr>
        <w:pStyle w:val="Bildtitel"/>
      </w:pPr>
      <w:r>
        <w:t>Eingaben</w:t>
      </w:r>
    </w:p>
    <w:tbl>
      <w:tblPr>
        <w:tblStyle w:val="Tabellenraster"/>
        <w:tblW w:w="0" w:type="auto"/>
        <w:tblLayout w:type="fixed"/>
        <w:tblLook w:val="04A0" w:firstRow="1" w:lastRow="0" w:firstColumn="1" w:lastColumn="0" w:noHBand="0" w:noVBand="1"/>
      </w:tblPr>
      <w:tblGrid>
        <w:gridCol w:w="2943"/>
        <w:gridCol w:w="5245"/>
        <w:gridCol w:w="5528"/>
      </w:tblGrid>
      <w:tr w:rsidR="00D4145D" w:rsidRPr="00D4145D" w14:paraId="5AC1988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763FE21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Betrieb</w:t>
            </w:r>
          </w:p>
        </w:tc>
        <w:tc>
          <w:tcPr>
            <w:tcW w:w="5245" w:type="dxa"/>
            <w:noWrap/>
            <w:hideMark/>
          </w:tcPr>
          <w:p w14:paraId="4218FA60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528" w:type="dxa"/>
            <w:noWrap/>
            <w:hideMark/>
          </w:tcPr>
          <w:p w14:paraId="534A0C2A" w14:textId="3DE5FE18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{</w:t>
            </w:r>
            <w:proofErr w:type="spellStart"/>
            <w:proofErr w:type="gramStart"/>
            <w:r w:rsidRPr="00D4145D">
              <w:rPr>
                <w:b/>
                <w:bCs/>
              </w:rPr>
              <w:t>Erfassung.Betriebsdaten.Betriebsinhaber</w:t>
            </w:r>
            <w:proofErr w:type="spellEnd"/>
            <w:proofErr w:type="gramEnd"/>
            <w:r w:rsidRPr="00D4145D">
              <w:rPr>
                <w:b/>
                <w:bCs/>
              </w:rPr>
              <w:t>}</w:t>
            </w:r>
          </w:p>
        </w:tc>
      </w:tr>
      <w:tr w:rsidR="00D4145D" w:rsidRPr="00D4145D" w14:paraId="3587159B" w14:textId="77777777" w:rsidTr="00571432">
        <w:trPr>
          <w:trHeight w:val="450"/>
        </w:trPr>
        <w:tc>
          <w:tcPr>
            <w:tcW w:w="2943" w:type="dxa"/>
            <w:hideMark/>
          </w:tcPr>
          <w:p w14:paraId="50062546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Betriebsdaten</w:t>
            </w:r>
          </w:p>
        </w:tc>
        <w:tc>
          <w:tcPr>
            <w:tcW w:w="5245" w:type="dxa"/>
            <w:noWrap/>
            <w:hideMark/>
          </w:tcPr>
          <w:p w14:paraId="16D0D648" w14:textId="77777777" w:rsidR="00D4145D" w:rsidRPr="00D4145D" w:rsidRDefault="00D4145D" w:rsidP="00D4145D">
            <w:pPr>
              <w:spacing w:line="276" w:lineRule="auto"/>
            </w:pPr>
            <w:r w:rsidRPr="00D4145D">
              <w:t>Adresse Betrieb</w:t>
            </w:r>
          </w:p>
        </w:tc>
        <w:tc>
          <w:tcPr>
            <w:tcW w:w="5528" w:type="dxa"/>
            <w:noWrap/>
            <w:hideMark/>
          </w:tcPr>
          <w:p w14:paraId="64B9588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Erfassung.Betriebsdaten.AdresseBetrieb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8F003DD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A54A2DE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BF8E408" w14:textId="77777777" w:rsidR="00D4145D" w:rsidRPr="00D4145D" w:rsidRDefault="00D4145D" w:rsidP="00D4145D">
            <w:pPr>
              <w:spacing w:line="276" w:lineRule="auto"/>
            </w:pPr>
            <w:r w:rsidRPr="00D4145D">
              <w:t>Telefon /Handy</w:t>
            </w:r>
          </w:p>
        </w:tc>
        <w:tc>
          <w:tcPr>
            <w:tcW w:w="5528" w:type="dxa"/>
            <w:noWrap/>
            <w:hideMark/>
          </w:tcPr>
          <w:p w14:paraId="5650E863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Erfassung.Betriebsdaten.TelefonHandy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1751535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D11E9B9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6340581D" w14:textId="77777777" w:rsidR="00D4145D" w:rsidRPr="00D4145D" w:rsidRDefault="00D4145D" w:rsidP="00D4145D">
            <w:pPr>
              <w:spacing w:line="276" w:lineRule="auto"/>
            </w:pPr>
            <w:r w:rsidRPr="00D4145D">
              <w:t>Region</w:t>
            </w:r>
          </w:p>
        </w:tc>
        <w:tc>
          <w:tcPr>
            <w:tcW w:w="5528" w:type="dxa"/>
            <w:noWrap/>
            <w:hideMark/>
          </w:tcPr>
          <w:p w14:paraId="36813EC1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Erfassung.Betriebsdaten.Region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7F5C66E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5F83483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E0346A1" w14:textId="77777777" w:rsidR="00D4145D" w:rsidRPr="00D4145D" w:rsidRDefault="00D4145D" w:rsidP="00D4145D">
            <w:pPr>
              <w:spacing w:line="276" w:lineRule="auto"/>
            </w:pPr>
            <w:r w:rsidRPr="00D4145D">
              <w:t>Gesamtzahl Kühe</w:t>
            </w:r>
          </w:p>
        </w:tc>
        <w:tc>
          <w:tcPr>
            <w:tcW w:w="5528" w:type="dxa"/>
            <w:noWrap/>
            <w:hideMark/>
          </w:tcPr>
          <w:p w14:paraId="1EB95B71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Erfassung.Betriebsdaten.GesamtzahlKuehe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100246F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ACA55A2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7F44025D" w14:textId="77777777" w:rsidR="00D4145D" w:rsidRPr="00D4145D" w:rsidRDefault="00D4145D" w:rsidP="00D4145D">
            <w:pPr>
              <w:spacing w:line="276" w:lineRule="auto"/>
            </w:pPr>
            <w:r w:rsidRPr="00D4145D">
              <w:t>Anzahl laktierender Kühe</w:t>
            </w:r>
          </w:p>
        </w:tc>
        <w:tc>
          <w:tcPr>
            <w:tcW w:w="5528" w:type="dxa"/>
            <w:noWrap/>
            <w:hideMark/>
          </w:tcPr>
          <w:p w14:paraId="6F1B93CE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Erfassung.Betriebsdaten.AnzahlLaktierendeKuehe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2573EB7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2683DD4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418C349" w14:textId="77777777" w:rsidR="00D4145D" w:rsidRPr="00D4145D" w:rsidRDefault="00D4145D" w:rsidP="00D4145D">
            <w:pPr>
              <w:spacing w:line="276" w:lineRule="auto"/>
            </w:pPr>
            <w:r w:rsidRPr="00D4145D">
              <w:t>Anzahl laktierende Gruppe</w:t>
            </w:r>
          </w:p>
        </w:tc>
        <w:tc>
          <w:tcPr>
            <w:tcW w:w="5528" w:type="dxa"/>
            <w:noWrap/>
            <w:hideMark/>
          </w:tcPr>
          <w:p w14:paraId="3508961F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Erfassung.Betriebsdaten.AnzahlLaktierendeGruppen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97B7306" w14:textId="77777777" w:rsidTr="00571432">
        <w:trPr>
          <w:trHeight w:val="450"/>
        </w:trPr>
        <w:tc>
          <w:tcPr>
            <w:tcW w:w="2943" w:type="dxa"/>
            <w:hideMark/>
          </w:tcPr>
          <w:p w14:paraId="6B1E1E82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Erfassungssituation</w:t>
            </w:r>
          </w:p>
        </w:tc>
        <w:tc>
          <w:tcPr>
            <w:tcW w:w="5245" w:type="dxa"/>
            <w:noWrap/>
            <w:hideMark/>
          </w:tcPr>
          <w:p w14:paraId="7D8543FB" w14:textId="77777777" w:rsidR="00D4145D" w:rsidRPr="00D4145D" w:rsidRDefault="00D4145D" w:rsidP="00D4145D">
            <w:pPr>
              <w:spacing w:line="276" w:lineRule="auto"/>
            </w:pPr>
            <w:r w:rsidRPr="00D4145D">
              <w:t>Datum der Erfassung</w:t>
            </w:r>
          </w:p>
        </w:tc>
        <w:tc>
          <w:tcPr>
            <w:tcW w:w="5528" w:type="dxa"/>
            <w:noWrap/>
            <w:hideMark/>
          </w:tcPr>
          <w:p w14:paraId="7C8DDD9B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Erfassung.Betriebsdaten.DatumErfassung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3B079CA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FF8A6CA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12365A8" w14:textId="77777777" w:rsidR="00D4145D" w:rsidRPr="00D4145D" w:rsidRDefault="00D4145D" w:rsidP="00D4145D">
            <w:pPr>
              <w:spacing w:line="276" w:lineRule="auto"/>
            </w:pPr>
            <w:r w:rsidRPr="00D4145D">
              <w:t>Uhrzeit der Erfassung</w:t>
            </w:r>
          </w:p>
        </w:tc>
        <w:tc>
          <w:tcPr>
            <w:tcW w:w="5528" w:type="dxa"/>
            <w:noWrap/>
            <w:hideMark/>
          </w:tcPr>
          <w:p w14:paraId="05FFA272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Erfassung.Betriebsdaten.UhrzeitErfassung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C743336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E12413C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0D5D70F8" w14:textId="77777777" w:rsidR="00D4145D" w:rsidRPr="00D4145D" w:rsidRDefault="00D4145D" w:rsidP="00D4145D">
            <w:pPr>
              <w:spacing w:line="276" w:lineRule="auto"/>
            </w:pPr>
            <w:r w:rsidRPr="00D4145D">
              <w:t>Erfasser</w:t>
            </w:r>
          </w:p>
        </w:tc>
        <w:tc>
          <w:tcPr>
            <w:tcW w:w="5528" w:type="dxa"/>
            <w:noWrap/>
            <w:hideMark/>
          </w:tcPr>
          <w:p w14:paraId="54C38939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Erfassung.Betriebsdaten.Erfasser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4B47E7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0DD80D9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0CA4E3C5" w14:textId="77777777" w:rsidR="00D4145D" w:rsidRPr="00D4145D" w:rsidRDefault="00D4145D" w:rsidP="00D4145D">
            <w:pPr>
              <w:spacing w:line="276" w:lineRule="auto"/>
            </w:pPr>
            <w:r w:rsidRPr="00D4145D">
              <w:t>Uhrzeit der Futtervorlage</w:t>
            </w:r>
          </w:p>
        </w:tc>
        <w:tc>
          <w:tcPr>
            <w:tcW w:w="5528" w:type="dxa"/>
            <w:noWrap/>
            <w:hideMark/>
          </w:tcPr>
          <w:p w14:paraId="2CC2B55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Erfassung.Betriebsdaten.UhrzeitFuttervorlage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DB7918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B6542BF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56BE8236" w14:textId="77777777" w:rsidR="00D4145D" w:rsidRPr="00D4145D" w:rsidRDefault="00D4145D" w:rsidP="00D4145D">
            <w:pPr>
              <w:spacing w:line="276" w:lineRule="auto"/>
            </w:pPr>
            <w:proofErr w:type="spellStart"/>
            <w:r w:rsidRPr="00D4145D">
              <w:t>Erfassungcode</w:t>
            </w:r>
            <w:proofErr w:type="spellEnd"/>
            <w:r w:rsidRPr="00D4145D">
              <w:t xml:space="preserve"> (berechnet)</w:t>
            </w:r>
          </w:p>
        </w:tc>
        <w:tc>
          <w:tcPr>
            <w:tcW w:w="5528" w:type="dxa"/>
            <w:noWrap/>
            <w:hideMark/>
          </w:tcPr>
          <w:p w14:paraId="65962FE0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Erfassung.Betriebsdaten.ErfassungsCode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1F6387CE" w14:textId="77777777" w:rsidTr="00571432">
        <w:trPr>
          <w:trHeight w:val="450"/>
        </w:trPr>
        <w:tc>
          <w:tcPr>
            <w:tcW w:w="2943" w:type="dxa"/>
            <w:hideMark/>
          </w:tcPr>
          <w:p w14:paraId="1657744A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Stallerhebungsdaten</w:t>
            </w:r>
          </w:p>
        </w:tc>
        <w:tc>
          <w:tcPr>
            <w:tcW w:w="5245" w:type="dxa"/>
            <w:noWrap/>
            <w:hideMark/>
          </w:tcPr>
          <w:p w14:paraId="3414F8D9" w14:textId="77777777" w:rsidR="00D4145D" w:rsidRPr="00D4145D" w:rsidRDefault="00D4145D" w:rsidP="00D4145D">
            <w:pPr>
              <w:spacing w:line="276" w:lineRule="auto"/>
            </w:pPr>
            <w:r w:rsidRPr="00D4145D">
              <w:t>Stallbezeichnung</w:t>
            </w:r>
          </w:p>
        </w:tc>
        <w:tc>
          <w:tcPr>
            <w:tcW w:w="5528" w:type="dxa"/>
            <w:noWrap/>
            <w:hideMark/>
          </w:tcPr>
          <w:p w14:paraId="239B7EF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Erfassung.Betriebsdaten.Stallname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38AE24DB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85D9FC9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AC7B377" w14:textId="77777777" w:rsidR="00D4145D" w:rsidRPr="00D4145D" w:rsidRDefault="00D4145D" w:rsidP="00D4145D">
            <w:pPr>
              <w:spacing w:line="276" w:lineRule="auto"/>
            </w:pPr>
            <w:proofErr w:type="spellStart"/>
            <w:r w:rsidRPr="00D4145D">
              <w:t>Stalltyp</w:t>
            </w:r>
            <w:proofErr w:type="spellEnd"/>
          </w:p>
        </w:tc>
        <w:tc>
          <w:tcPr>
            <w:tcW w:w="5528" w:type="dxa"/>
            <w:noWrap/>
            <w:hideMark/>
          </w:tcPr>
          <w:p w14:paraId="6A3CC713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Erfassung.Betriebsdaten.Stalltyp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522F0F6E" w14:textId="77777777" w:rsidTr="00571432">
        <w:trPr>
          <w:trHeight w:val="450"/>
        </w:trPr>
        <w:tc>
          <w:tcPr>
            <w:tcW w:w="2943" w:type="dxa"/>
            <w:hideMark/>
          </w:tcPr>
          <w:p w14:paraId="0BC8B031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Erfassungsgruppe</w:t>
            </w:r>
          </w:p>
        </w:tc>
        <w:tc>
          <w:tcPr>
            <w:tcW w:w="5245" w:type="dxa"/>
            <w:noWrap/>
            <w:hideMark/>
          </w:tcPr>
          <w:p w14:paraId="2D1BF7FB" w14:textId="77777777" w:rsidR="00D4145D" w:rsidRPr="00D4145D" w:rsidRDefault="00D4145D" w:rsidP="00D4145D">
            <w:pPr>
              <w:spacing w:line="276" w:lineRule="auto"/>
            </w:pPr>
            <w:r w:rsidRPr="00D4145D">
              <w:t>Beschreibung der Erfassungsgruppe</w:t>
            </w:r>
          </w:p>
        </w:tc>
        <w:tc>
          <w:tcPr>
            <w:tcW w:w="5528" w:type="dxa"/>
            <w:noWrap/>
            <w:hideMark/>
          </w:tcPr>
          <w:p w14:paraId="25052A28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Erfassung.Betriebsdaten.BeschreibungErfassungsgruppe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80D1B4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26FD310" w14:textId="77777777" w:rsidR="00D4145D" w:rsidRPr="00D4145D" w:rsidRDefault="00D4145D" w:rsidP="00D4145D">
            <w:pPr>
              <w:spacing w:line="276" w:lineRule="auto"/>
            </w:pPr>
            <w:r w:rsidRPr="00D4145D">
              <w:lastRenderedPageBreak/>
              <w:t> </w:t>
            </w:r>
          </w:p>
        </w:tc>
        <w:tc>
          <w:tcPr>
            <w:tcW w:w="5245" w:type="dxa"/>
            <w:noWrap/>
            <w:hideMark/>
          </w:tcPr>
          <w:p w14:paraId="4701006D" w14:textId="77777777" w:rsidR="00D4145D" w:rsidRPr="00D4145D" w:rsidRDefault="00D4145D" w:rsidP="00D4145D">
            <w:pPr>
              <w:spacing w:line="276" w:lineRule="auto"/>
            </w:pPr>
            <w:r w:rsidRPr="00D4145D">
              <w:t>Anzahl einfacher Liegeboxenreihen</w:t>
            </w:r>
          </w:p>
        </w:tc>
        <w:tc>
          <w:tcPr>
            <w:tcW w:w="5528" w:type="dxa"/>
            <w:noWrap/>
            <w:hideMark/>
          </w:tcPr>
          <w:p w14:paraId="0C7A39EE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Erfassung.Betriebsdaten.AnzahlEinfacheLiegeboxenreihen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B5CB69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9DB6481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0AB852D" w14:textId="77777777" w:rsidR="00D4145D" w:rsidRPr="00D4145D" w:rsidRDefault="00D4145D" w:rsidP="00D4145D">
            <w:pPr>
              <w:spacing w:line="276" w:lineRule="auto"/>
            </w:pPr>
            <w:r w:rsidRPr="00D4145D">
              <w:t>Anzahl Doppelliegeboxenreihen</w:t>
            </w:r>
          </w:p>
        </w:tc>
        <w:tc>
          <w:tcPr>
            <w:tcW w:w="5528" w:type="dxa"/>
            <w:noWrap/>
            <w:hideMark/>
          </w:tcPr>
          <w:p w14:paraId="3F20E0CC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Erfassung.Betriebsdaten.AnzahlDoppelliegeboxenreihen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A3C3AC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ED5BFCE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92C32E7" w14:textId="77777777" w:rsidR="00D4145D" w:rsidRPr="00D4145D" w:rsidRDefault="00D4145D" w:rsidP="00D4145D">
            <w:pPr>
              <w:spacing w:line="276" w:lineRule="auto"/>
            </w:pPr>
            <w:r w:rsidRPr="00D4145D">
              <w:t>Anzahl Liegeplätze</w:t>
            </w:r>
          </w:p>
        </w:tc>
        <w:tc>
          <w:tcPr>
            <w:tcW w:w="5528" w:type="dxa"/>
            <w:noWrap/>
            <w:hideMark/>
          </w:tcPr>
          <w:p w14:paraId="3FA9A56E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Erfassung.Betriebsdaten.AnzahlLiegeboxen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F9FFC0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3A90CD7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275E4E54" w14:textId="77777777" w:rsidR="00D4145D" w:rsidRPr="00D4145D" w:rsidRDefault="00D4145D" w:rsidP="00D4145D">
            <w:pPr>
              <w:spacing w:line="276" w:lineRule="auto"/>
            </w:pPr>
            <w:r w:rsidRPr="00D4145D">
              <w:t>Anzahl Futtertische</w:t>
            </w:r>
          </w:p>
        </w:tc>
        <w:tc>
          <w:tcPr>
            <w:tcW w:w="5528" w:type="dxa"/>
            <w:noWrap/>
            <w:hideMark/>
          </w:tcPr>
          <w:p w14:paraId="67EFA529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Erfassung.Betriebsdaten.AnzahlFuttertische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2C72777B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7943BC2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CC569B4" w14:textId="77777777" w:rsidR="00D4145D" w:rsidRPr="00D4145D" w:rsidRDefault="00D4145D" w:rsidP="00D4145D">
            <w:pPr>
              <w:spacing w:line="276" w:lineRule="auto"/>
            </w:pPr>
            <w:r w:rsidRPr="00D4145D">
              <w:t>Anzahl Fressplätze</w:t>
            </w:r>
          </w:p>
        </w:tc>
        <w:tc>
          <w:tcPr>
            <w:tcW w:w="5528" w:type="dxa"/>
            <w:noWrap/>
            <w:hideMark/>
          </w:tcPr>
          <w:p w14:paraId="7C74EB44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Erfassung.Betriebsdaten.AnzahlFressplaetze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53C3104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E5E7330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875D98B" w14:textId="77777777" w:rsidR="00D4145D" w:rsidRPr="00D4145D" w:rsidRDefault="00D4145D" w:rsidP="00D4145D">
            <w:pPr>
              <w:spacing w:line="276" w:lineRule="auto"/>
            </w:pPr>
            <w:r w:rsidRPr="00D4145D">
              <w:t>Einzelplatztränken</w:t>
            </w:r>
          </w:p>
        </w:tc>
        <w:tc>
          <w:tcPr>
            <w:tcW w:w="5528" w:type="dxa"/>
            <w:noWrap/>
            <w:hideMark/>
          </w:tcPr>
          <w:p w14:paraId="6C2792EB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Erfassung.Betriebsdaten.AnzahlEinzeltraenken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686B09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13132CE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776E632" w14:textId="77777777" w:rsidR="00D4145D" w:rsidRPr="00D4145D" w:rsidRDefault="00D4145D" w:rsidP="00D4145D">
            <w:pPr>
              <w:spacing w:line="276" w:lineRule="auto"/>
            </w:pPr>
            <w:r w:rsidRPr="00D4145D">
              <w:t>Mehrplatztränken</w:t>
            </w:r>
          </w:p>
        </w:tc>
        <w:tc>
          <w:tcPr>
            <w:tcW w:w="5528" w:type="dxa"/>
            <w:noWrap/>
            <w:hideMark/>
          </w:tcPr>
          <w:p w14:paraId="3769F271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Erfassung.Betriebsdaten.AnzahlMehrtraenken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5926C4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8308A83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693E835A" w14:textId="77777777" w:rsidR="00D4145D" w:rsidRPr="00D4145D" w:rsidRDefault="00D4145D" w:rsidP="00D4145D">
            <w:pPr>
              <w:spacing w:line="276" w:lineRule="auto"/>
            </w:pPr>
            <w:r w:rsidRPr="00D4145D">
              <w:t>Liegeplätze pro Tier (berechnet)</w:t>
            </w:r>
          </w:p>
        </w:tc>
        <w:tc>
          <w:tcPr>
            <w:tcW w:w="5528" w:type="dxa"/>
            <w:noWrap/>
            <w:hideMark/>
          </w:tcPr>
          <w:p w14:paraId="1E4203A4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Erfassung.Betriebsdaten.VerhaeltnisLiegeTier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4CA926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D513830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6FE55317" w14:textId="77777777" w:rsidR="00D4145D" w:rsidRPr="00D4145D" w:rsidRDefault="00D4145D" w:rsidP="00D4145D">
            <w:pPr>
              <w:spacing w:line="276" w:lineRule="auto"/>
            </w:pPr>
            <w:r w:rsidRPr="00D4145D">
              <w:t>Fressplätze pro Tier (berechnet)</w:t>
            </w:r>
          </w:p>
        </w:tc>
        <w:tc>
          <w:tcPr>
            <w:tcW w:w="5528" w:type="dxa"/>
            <w:noWrap/>
            <w:hideMark/>
          </w:tcPr>
          <w:p w14:paraId="4BB18866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Erfassung.Betriebsdaten.VerhaeltnisFressTier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3212CB56" w14:textId="77777777" w:rsidTr="00571432">
        <w:trPr>
          <w:trHeight w:val="450"/>
        </w:trPr>
        <w:tc>
          <w:tcPr>
            <w:tcW w:w="2943" w:type="dxa"/>
            <w:hideMark/>
          </w:tcPr>
          <w:p w14:paraId="1A5EB7EF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Funktionsbereich Liegen</w:t>
            </w:r>
          </w:p>
        </w:tc>
        <w:tc>
          <w:tcPr>
            <w:tcW w:w="5245" w:type="dxa"/>
            <w:noWrap/>
            <w:hideMark/>
          </w:tcPr>
          <w:p w14:paraId="3EC308E4" w14:textId="77777777" w:rsidR="00D4145D" w:rsidRPr="00D4145D" w:rsidRDefault="00D4145D" w:rsidP="00D4145D">
            <w:pPr>
              <w:spacing w:line="276" w:lineRule="auto"/>
            </w:pPr>
            <w:r w:rsidRPr="00D4145D">
              <w:t>Anzahl der Hochboxen</w:t>
            </w:r>
          </w:p>
        </w:tc>
        <w:tc>
          <w:tcPr>
            <w:tcW w:w="5528" w:type="dxa"/>
            <w:noWrap/>
            <w:hideMark/>
          </w:tcPr>
          <w:p w14:paraId="5B38EE17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Erfassung.HaltungManagement.AnzahlHochboxen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5AD9AAF" w14:textId="77777777" w:rsidTr="00571432">
        <w:trPr>
          <w:trHeight w:val="450"/>
        </w:trPr>
        <w:tc>
          <w:tcPr>
            <w:tcW w:w="2943" w:type="dxa"/>
            <w:hideMark/>
          </w:tcPr>
          <w:p w14:paraId="160F7A10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ACA66CA" w14:textId="77777777" w:rsidR="00D4145D" w:rsidRPr="00D4145D" w:rsidRDefault="00D4145D" w:rsidP="00D4145D">
            <w:pPr>
              <w:spacing w:line="276" w:lineRule="auto"/>
            </w:pPr>
            <w:r w:rsidRPr="00D4145D">
              <w:t>Anzahl der Tiefboxen</w:t>
            </w:r>
          </w:p>
        </w:tc>
        <w:tc>
          <w:tcPr>
            <w:tcW w:w="5528" w:type="dxa"/>
            <w:noWrap/>
            <w:hideMark/>
          </w:tcPr>
          <w:p w14:paraId="71D64F50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Erfassung.HaltungManagement.AnzahlTiefboxen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DE69824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01417B2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0DDDE5A1" w14:textId="77777777" w:rsidR="00D4145D" w:rsidRPr="00D4145D" w:rsidRDefault="00D4145D" w:rsidP="00D4145D">
            <w:pPr>
              <w:spacing w:line="276" w:lineRule="auto"/>
            </w:pPr>
            <w:r w:rsidRPr="00D4145D">
              <w:t>Anzahl hochverlegte Tiefboxen</w:t>
            </w:r>
          </w:p>
        </w:tc>
        <w:tc>
          <w:tcPr>
            <w:tcW w:w="5528" w:type="dxa"/>
            <w:noWrap/>
            <w:hideMark/>
          </w:tcPr>
          <w:p w14:paraId="14BEFC6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Erfassung.HaltungManagement.AnzahlHochverlegteTiefboxen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2C67323E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2E4F2F7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2449A4CE" w14:textId="77777777" w:rsidR="00D4145D" w:rsidRPr="00D4145D" w:rsidRDefault="00D4145D" w:rsidP="00D4145D">
            <w:pPr>
              <w:spacing w:line="276" w:lineRule="auto"/>
            </w:pPr>
            <w:proofErr w:type="spellStart"/>
            <w:r w:rsidRPr="00D4145D">
              <w:t>Bügeltyp</w:t>
            </w:r>
            <w:proofErr w:type="spellEnd"/>
          </w:p>
        </w:tc>
        <w:tc>
          <w:tcPr>
            <w:tcW w:w="5528" w:type="dxa"/>
            <w:noWrap/>
            <w:hideMark/>
          </w:tcPr>
          <w:p w14:paraId="384439B9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Erfassung.HaltungManagement.Buegeltyp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0D4E241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DFF4BAB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16069C1E" w14:textId="77777777" w:rsidR="00D4145D" w:rsidRPr="00D4145D" w:rsidRDefault="00D4145D" w:rsidP="00D4145D">
            <w:pPr>
              <w:spacing w:line="276" w:lineRule="auto"/>
            </w:pPr>
            <w:r w:rsidRPr="00D4145D">
              <w:t>Art der Bugbegrenzung</w:t>
            </w:r>
          </w:p>
        </w:tc>
        <w:tc>
          <w:tcPr>
            <w:tcW w:w="5528" w:type="dxa"/>
            <w:noWrap/>
            <w:hideMark/>
          </w:tcPr>
          <w:p w14:paraId="169FD8D5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Erfassung.HaltungManagement.Bugbegrenzung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E5BFCCE" w14:textId="77777777" w:rsidTr="00571432">
        <w:trPr>
          <w:trHeight w:val="450"/>
        </w:trPr>
        <w:tc>
          <w:tcPr>
            <w:tcW w:w="2943" w:type="dxa"/>
            <w:hideMark/>
          </w:tcPr>
          <w:p w14:paraId="09CC6A58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Funktionsbereich Laufen</w:t>
            </w:r>
          </w:p>
        </w:tc>
        <w:tc>
          <w:tcPr>
            <w:tcW w:w="5245" w:type="dxa"/>
            <w:noWrap/>
            <w:hideMark/>
          </w:tcPr>
          <w:p w14:paraId="02186479" w14:textId="77777777" w:rsidR="00D4145D" w:rsidRPr="00D4145D" w:rsidRDefault="00D4145D" w:rsidP="00D4145D">
            <w:pPr>
              <w:spacing w:line="276" w:lineRule="auto"/>
            </w:pPr>
            <w:r w:rsidRPr="00D4145D">
              <w:t>Bodengestaltung Futtergang</w:t>
            </w:r>
          </w:p>
        </w:tc>
        <w:tc>
          <w:tcPr>
            <w:tcW w:w="5528" w:type="dxa"/>
            <w:noWrap/>
            <w:hideMark/>
          </w:tcPr>
          <w:p w14:paraId="7CD339C4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Erfassung.HaltungManagement.ArtBodenFuttergang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69E4CE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9FE4B45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6B9A6723" w14:textId="77777777" w:rsidR="00D4145D" w:rsidRPr="00D4145D" w:rsidRDefault="00D4145D" w:rsidP="00D4145D">
            <w:pPr>
              <w:spacing w:line="276" w:lineRule="auto"/>
            </w:pPr>
            <w:r w:rsidRPr="00D4145D">
              <w:t>Bodengestaltung Laufgang</w:t>
            </w:r>
          </w:p>
        </w:tc>
        <w:tc>
          <w:tcPr>
            <w:tcW w:w="5528" w:type="dxa"/>
            <w:noWrap/>
            <w:hideMark/>
          </w:tcPr>
          <w:p w14:paraId="1D739816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Erfassung.HaltungManagement.ArtBodenLaufgang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2817B3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1F8E348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433FED3" w14:textId="77777777" w:rsidR="00D4145D" w:rsidRPr="00D4145D" w:rsidRDefault="00D4145D" w:rsidP="00D4145D">
            <w:pPr>
              <w:spacing w:line="276" w:lineRule="auto"/>
            </w:pPr>
            <w:r w:rsidRPr="00D4145D">
              <w:t>Alter der Lauffläche</w:t>
            </w:r>
          </w:p>
        </w:tc>
        <w:tc>
          <w:tcPr>
            <w:tcW w:w="5528" w:type="dxa"/>
            <w:noWrap/>
            <w:hideMark/>
          </w:tcPr>
          <w:p w14:paraId="49C3AAEF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Erfassung.HaltungManagement.AlterLaufflaeche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0EDC80F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C602E57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0DE9F24" w14:textId="77777777" w:rsidR="00D4145D" w:rsidRPr="00D4145D" w:rsidRDefault="00D4145D" w:rsidP="00D4145D">
            <w:pPr>
              <w:spacing w:line="276" w:lineRule="auto"/>
            </w:pPr>
            <w:r w:rsidRPr="00D4145D">
              <w:t>Art der Laufflächenreinigung</w:t>
            </w:r>
          </w:p>
        </w:tc>
        <w:tc>
          <w:tcPr>
            <w:tcW w:w="5528" w:type="dxa"/>
            <w:noWrap/>
            <w:hideMark/>
          </w:tcPr>
          <w:p w14:paraId="378BF255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Erfassung.HaltungManagement.ArtLaufflaechenreinigung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4105F306" w14:textId="77777777" w:rsidTr="00571432">
        <w:trPr>
          <w:trHeight w:val="450"/>
        </w:trPr>
        <w:tc>
          <w:tcPr>
            <w:tcW w:w="2943" w:type="dxa"/>
            <w:hideMark/>
          </w:tcPr>
          <w:p w14:paraId="3C4B8421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proofErr w:type="spellStart"/>
            <w:r w:rsidRPr="00D4145D">
              <w:rPr>
                <w:b/>
                <w:bCs/>
              </w:rPr>
              <w:t>Haltungsmamagement</w:t>
            </w:r>
            <w:proofErr w:type="spellEnd"/>
          </w:p>
        </w:tc>
        <w:tc>
          <w:tcPr>
            <w:tcW w:w="5245" w:type="dxa"/>
            <w:noWrap/>
            <w:hideMark/>
          </w:tcPr>
          <w:p w14:paraId="3818B304" w14:textId="77777777" w:rsidR="00D4145D" w:rsidRPr="00D4145D" w:rsidRDefault="00D4145D" w:rsidP="00D4145D">
            <w:pPr>
              <w:spacing w:line="276" w:lineRule="auto"/>
            </w:pPr>
            <w:r w:rsidRPr="00D4145D">
              <w:t>Häufigkeit Boxenpflege</w:t>
            </w:r>
          </w:p>
        </w:tc>
        <w:tc>
          <w:tcPr>
            <w:tcW w:w="5528" w:type="dxa"/>
            <w:noWrap/>
            <w:hideMark/>
          </w:tcPr>
          <w:p w14:paraId="26986FCE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Erfassung.HaltungManagement.HaeufigkeitBoxenpflege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2461A98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C490812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8C75AAE" w14:textId="77777777" w:rsidR="00D4145D" w:rsidRPr="00D4145D" w:rsidRDefault="00D4145D" w:rsidP="00D4145D">
            <w:pPr>
              <w:spacing w:line="276" w:lineRule="auto"/>
            </w:pPr>
            <w:r w:rsidRPr="00D4145D">
              <w:t>Häufigkeit des Nachtreuens</w:t>
            </w:r>
          </w:p>
        </w:tc>
        <w:tc>
          <w:tcPr>
            <w:tcW w:w="5528" w:type="dxa"/>
            <w:noWrap/>
            <w:hideMark/>
          </w:tcPr>
          <w:p w14:paraId="52EE8B45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Erfassung.HaltungManagement.HaeufigkeitNachstreuen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1F73C0BE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1B1D3F2" w14:textId="77777777" w:rsidR="00D4145D" w:rsidRPr="00D4145D" w:rsidRDefault="00D4145D" w:rsidP="00D4145D">
            <w:pPr>
              <w:spacing w:line="276" w:lineRule="auto"/>
            </w:pPr>
            <w:r w:rsidRPr="00D4145D">
              <w:lastRenderedPageBreak/>
              <w:t> </w:t>
            </w:r>
          </w:p>
        </w:tc>
        <w:tc>
          <w:tcPr>
            <w:tcW w:w="5245" w:type="dxa"/>
            <w:noWrap/>
            <w:hideMark/>
          </w:tcPr>
          <w:p w14:paraId="2E1CC953" w14:textId="77777777" w:rsidR="00D4145D" w:rsidRPr="00D4145D" w:rsidRDefault="00D4145D" w:rsidP="00D4145D">
            <w:pPr>
              <w:spacing w:line="276" w:lineRule="auto"/>
            </w:pPr>
            <w:r w:rsidRPr="00D4145D">
              <w:t>Häufigkeit der Laufflächenreinigung</w:t>
            </w:r>
          </w:p>
        </w:tc>
        <w:tc>
          <w:tcPr>
            <w:tcW w:w="5528" w:type="dxa"/>
            <w:noWrap/>
            <w:hideMark/>
          </w:tcPr>
          <w:p w14:paraId="216449E6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Erfassung.HaltungManagement.HaeufigkeitLaufflaechenreinigung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64B5D89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6B5F7BD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7DEDE8C5" w14:textId="77777777" w:rsidR="00D4145D" w:rsidRPr="00D4145D" w:rsidRDefault="00D4145D" w:rsidP="00D4145D">
            <w:pPr>
              <w:spacing w:line="276" w:lineRule="auto"/>
            </w:pPr>
            <w:r w:rsidRPr="00D4145D">
              <w:t>Häufigkeit der Futtervorlage pro Woche</w:t>
            </w:r>
          </w:p>
        </w:tc>
        <w:tc>
          <w:tcPr>
            <w:tcW w:w="5528" w:type="dxa"/>
            <w:noWrap/>
            <w:hideMark/>
          </w:tcPr>
          <w:p w14:paraId="2B07C8FA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Erfassung.HaltungManagement.HaeufigkeitFuttervorlage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3CA83DBE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F42F46B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6A7855D" w14:textId="77777777" w:rsidR="00D4145D" w:rsidRPr="00D4145D" w:rsidRDefault="00D4145D" w:rsidP="00D4145D">
            <w:pPr>
              <w:spacing w:line="276" w:lineRule="auto"/>
            </w:pPr>
            <w:r w:rsidRPr="00D4145D">
              <w:t>Häufigkeit des Anschiebens pro Tag</w:t>
            </w:r>
          </w:p>
        </w:tc>
        <w:tc>
          <w:tcPr>
            <w:tcW w:w="5528" w:type="dxa"/>
            <w:noWrap/>
            <w:hideMark/>
          </w:tcPr>
          <w:p w14:paraId="53B4081E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Erfassung.HaltungManagement.HaeufigkeitAnschieben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CBB8D3C" w14:textId="77777777" w:rsidTr="00571432">
        <w:trPr>
          <w:trHeight w:val="450"/>
        </w:trPr>
        <w:tc>
          <w:tcPr>
            <w:tcW w:w="2943" w:type="dxa"/>
            <w:hideMark/>
          </w:tcPr>
          <w:p w14:paraId="1D556982" w14:textId="77777777" w:rsidR="00D4145D" w:rsidRPr="00D4145D" w:rsidRDefault="00D4145D" w:rsidP="00D4145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Aufenthaltsort</w:t>
            </w:r>
          </w:p>
        </w:tc>
        <w:tc>
          <w:tcPr>
            <w:tcW w:w="5245" w:type="dxa"/>
            <w:hideMark/>
          </w:tcPr>
          <w:p w14:paraId="70BD5EA4" w14:textId="77777777" w:rsidR="00D4145D" w:rsidRPr="00D4145D" w:rsidRDefault="00D4145D" w:rsidP="00D4145D">
            <w:pPr>
              <w:spacing w:line="276" w:lineRule="auto"/>
            </w:pPr>
            <w:r w:rsidRPr="00D4145D">
              <w:t>Stehen im Fressgitter [%]</w:t>
            </w:r>
          </w:p>
        </w:tc>
        <w:tc>
          <w:tcPr>
            <w:tcW w:w="5528" w:type="dxa"/>
            <w:noWrap/>
            <w:hideMark/>
          </w:tcPr>
          <w:p w14:paraId="2BE49F2F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Auswertung.AufenthaltsortKuehe.Fressgitter.Wert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D38DF2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2263BB8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4FCDE4AC" w14:textId="77777777" w:rsidR="00D4145D" w:rsidRPr="00D4145D" w:rsidRDefault="00D4145D" w:rsidP="00D4145D">
            <w:pPr>
              <w:spacing w:line="276" w:lineRule="auto"/>
            </w:pPr>
            <w:r w:rsidRPr="00D4145D">
              <w:t>Stehen im Futtergang [%]</w:t>
            </w:r>
          </w:p>
        </w:tc>
        <w:tc>
          <w:tcPr>
            <w:tcW w:w="5528" w:type="dxa"/>
            <w:noWrap/>
            <w:hideMark/>
          </w:tcPr>
          <w:p w14:paraId="28CA8ABB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Auswertung.AufenthaltsortKuehe.Futtergang.Wert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0110BF06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9D5D65B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6B8D05D9" w14:textId="77777777" w:rsidR="00D4145D" w:rsidRPr="00D4145D" w:rsidRDefault="00D4145D" w:rsidP="00D4145D">
            <w:pPr>
              <w:spacing w:line="276" w:lineRule="auto"/>
            </w:pPr>
            <w:r w:rsidRPr="00D4145D">
              <w:t>Stehen im Boxengang [%]</w:t>
            </w:r>
          </w:p>
        </w:tc>
        <w:tc>
          <w:tcPr>
            <w:tcW w:w="5528" w:type="dxa"/>
            <w:noWrap/>
            <w:hideMark/>
          </w:tcPr>
          <w:p w14:paraId="1C2636CB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Auswertung.AufenthaltsortKuehe.Boxengang.Wert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7792760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A7D0246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28CD2102" w14:textId="77777777" w:rsidR="00D4145D" w:rsidRPr="00D4145D" w:rsidRDefault="00D4145D" w:rsidP="00D4145D">
            <w:pPr>
              <w:spacing w:line="276" w:lineRule="auto"/>
            </w:pPr>
            <w:r w:rsidRPr="00D4145D">
              <w:t>Stehen in Box mit zwei Beinen [%]</w:t>
            </w:r>
          </w:p>
        </w:tc>
        <w:tc>
          <w:tcPr>
            <w:tcW w:w="5528" w:type="dxa"/>
            <w:noWrap/>
            <w:hideMark/>
          </w:tcPr>
          <w:p w14:paraId="60780631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Auswertung.AufenthaltsortKuehe.StehenBox2Beine.Wert</w:t>
            </w:r>
            <w:proofErr w:type="gramEnd"/>
            <w:r w:rsidRPr="00D4145D">
              <w:t>}</w:t>
            </w:r>
          </w:p>
        </w:tc>
      </w:tr>
      <w:tr w:rsidR="00D4145D" w:rsidRPr="00D4145D" w14:paraId="75F154CE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8C76195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23F76606" w14:textId="77777777" w:rsidR="00D4145D" w:rsidRPr="00D4145D" w:rsidRDefault="00D4145D" w:rsidP="00D4145D">
            <w:pPr>
              <w:spacing w:line="276" w:lineRule="auto"/>
            </w:pPr>
            <w:r w:rsidRPr="00D4145D">
              <w:t>Stehen in Box mit vier Beinen [%]</w:t>
            </w:r>
          </w:p>
        </w:tc>
        <w:tc>
          <w:tcPr>
            <w:tcW w:w="5528" w:type="dxa"/>
            <w:noWrap/>
            <w:hideMark/>
          </w:tcPr>
          <w:p w14:paraId="6511C64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Auswertung.AufenthaltsortKuehe.StehenBox4Beine.Wert</w:t>
            </w:r>
            <w:proofErr w:type="gramEnd"/>
            <w:r w:rsidRPr="00D4145D">
              <w:t>}</w:t>
            </w:r>
          </w:p>
        </w:tc>
      </w:tr>
      <w:tr w:rsidR="00D4145D" w:rsidRPr="00D4145D" w14:paraId="09F14434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64F6510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6EE4E4F6" w14:textId="77777777" w:rsidR="00D4145D" w:rsidRPr="00D4145D" w:rsidRDefault="00D4145D" w:rsidP="00D4145D">
            <w:pPr>
              <w:spacing w:line="276" w:lineRule="auto"/>
            </w:pPr>
            <w:r w:rsidRPr="00D4145D">
              <w:t>Liegen in Box [%]</w:t>
            </w:r>
          </w:p>
        </w:tc>
        <w:tc>
          <w:tcPr>
            <w:tcW w:w="5528" w:type="dxa"/>
            <w:noWrap/>
            <w:hideMark/>
          </w:tcPr>
          <w:p w14:paraId="5E309C83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Auswertung.AufenthaltsortKuehe.LiegenBox.Wert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2B15CF33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7D246FA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28F98E42" w14:textId="77777777" w:rsidR="00D4145D" w:rsidRPr="00D4145D" w:rsidRDefault="00D4145D" w:rsidP="00D4145D">
            <w:pPr>
              <w:spacing w:line="276" w:lineRule="auto"/>
            </w:pPr>
            <w:r w:rsidRPr="00D4145D">
              <w:t>Liegen auf der Lauffläche [%]</w:t>
            </w:r>
          </w:p>
        </w:tc>
        <w:tc>
          <w:tcPr>
            <w:tcW w:w="5528" w:type="dxa"/>
            <w:noWrap/>
            <w:hideMark/>
          </w:tcPr>
          <w:p w14:paraId="08D33E9D" w14:textId="77777777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Auswertung.AufenthaltsortKuehe.LiegenLaufflaeche.Wert</w:t>
            </w:r>
            <w:proofErr w:type="spellEnd"/>
            <w:proofErr w:type="gramEnd"/>
            <w:r w:rsidRPr="00D4145D">
              <w:t>}</w:t>
            </w:r>
          </w:p>
        </w:tc>
      </w:tr>
      <w:tr w:rsidR="00D4145D" w:rsidRPr="00D4145D" w14:paraId="3A92F2D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EBA99E9" w14:textId="77777777" w:rsidR="00D4145D" w:rsidRPr="00D4145D" w:rsidRDefault="00D4145D" w:rsidP="00D4145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57AF7D4C" w14:textId="1F577265" w:rsidR="00D4145D" w:rsidRPr="00D4145D" w:rsidRDefault="00D4145D" w:rsidP="00D4145D">
            <w:pPr>
              <w:spacing w:line="276" w:lineRule="auto"/>
            </w:pPr>
            <w:r w:rsidRPr="00D4145D">
              <w:t>Liegeboxe</w:t>
            </w:r>
            <w:r w:rsidR="00F335DD">
              <w:t>n Akzeptanz</w:t>
            </w:r>
          </w:p>
        </w:tc>
        <w:tc>
          <w:tcPr>
            <w:tcW w:w="5528" w:type="dxa"/>
            <w:noWrap/>
            <w:hideMark/>
          </w:tcPr>
          <w:p w14:paraId="0266BDFB" w14:textId="784B751F" w:rsidR="00D4145D" w:rsidRPr="00D4145D" w:rsidRDefault="00D4145D" w:rsidP="00D4145D">
            <w:pPr>
              <w:spacing w:line="276" w:lineRule="auto"/>
            </w:pPr>
            <w:r w:rsidRPr="00D4145D">
              <w:t>{</w:t>
            </w:r>
            <w:proofErr w:type="gramStart"/>
            <w:r w:rsidR="00F335DD" w:rsidRPr="00F335DD">
              <w:t>Auswertung.LiegeboxenKomfortIndex.LiegeboxenAkzeptanzIndex.Wert</w:t>
            </w:r>
            <w:proofErr w:type="gramEnd"/>
            <w:r w:rsidRPr="00D4145D">
              <w:t>}</w:t>
            </w:r>
          </w:p>
        </w:tc>
      </w:tr>
      <w:tr w:rsidR="00F335DD" w:rsidRPr="00D4145D" w14:paraId="21662364" w14:textId="77777777" w:rsidTr="00571432">
        <w:trPr>
          <w:trHeight w:val="450"/>
        </w:trPr>
        <w:tc>
          <w:tcPr>
            <w:tcW w:w="2943" w:type="dxa"/>
            <w:noWrap/>
          </w:tcPr>
          <w:p w14:paraId="03A3EC12" w14:textId="77777777" w:rsidR="00F335DD" w:rsidRPr="00D4145D" w:rsidRDefault="00F335DD" w:rsidP="00F335DD">
            <w:pPr>
              <w:spacing w:line="276" w:lineRule="auto"/>
            </w:pPr>
          </w:p>
        </w:tc>
        <w:tc>
          <w:tcPr>
            <w:tcW w:w="5245" w:type="dxa"/>
          </w:tcPr>
          <w:p w14:paraId="42A423D0" w14:textId="54A077AA" w:rsidR="00F335DD" w:rsidRPr="00D4145D" w:rsidRDefault="00F335DD" w:rsidP="00F335DD">
            <w:pPr>
              <w:spacing w:line="276" w:lineRule="auto"/>
            </w:pPr>
            <w:r w:rsidRPr="00D4145D">
              <w:t>LKI (Liegeboxenkomfortindex)</w:t>
            </w:r>
          </w:p>
        </w:tc>
        <w:tc>
          <w:tcPr>
            <w:tcW w:w="5528" w:type="dxa"/>
            <w:noWrap/>
          </w:tcPr>
          <w:p w14:paraId="2DFEC206" w14:textId="2B1B97AA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Auswertung.LiegeboxenKomfortIndex.LiegeboxenKomfortIndex.Wert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0666973C" w14:textId="77777777" w:rsidTr="00571432">
        <w:trPr>
          <w:trHeight w:val="450"/>
        </w:trPr>
        <w:tc>
          <w:tcPr>
            <w:tcW w:w="2943" w:type="dxa"/>
            <w:hideMark/>
          </w:tcPr>
          <w:p w14:paraId="58A77331" w14:textId="77777777" w:rsidR="00F335DD" w:rsidRPr="00D4145D" w:rsidRDefault="00F335DD" w:rsidP="00F335D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Liegeposition</w:t>
            </w:r>
          </w:p>
        </w:tc>
        <w:tc>
          <w:tcPr>
            <w:tcW w:w="5245" w:type="dxa"/>
            <w:noWrap/>
            <w:hideMark/>
          </w:tcPr>
          <w:p w14:paraId="2AFB1198" w14:textId="77777777" w:rsidR="00F335DD" w:rsidRPr="00D4145D" w:rsidRDefault="00F335DD" w:rsidP="00F335DD">
            <w:pPr>
              <w:spacing w:line="276" w:lineRule="auto"/>
            </w:pPr>
            <w:r w:rsidRPr="00D4145D">
              <w:t>Brustlage [%]</w:t>
            </w:r>
          </w:p>
        </w:tc>
        <w:tc>
          <w:tcPr>
            <w:tcW w:w="5528" w:type="dxa"/>
            <w:noWrap/>
            <w:hideMark/>
          </w:tcPr>
          <w:p w14:paraId="7CDEB22E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Auswertung.LiegepositionKuehe.Brustlage.Wert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4625241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8C48A7A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17012E35" w14:textId="77777777" w:rsidR="00F335DD" w:rsidRPr="00D4145D" w:rsidRDefault="00F335DD" w:rsidP="00F335DD">
            <w:pPr>
              <w:spacing w:line="276" w:lineRule="auto"/>
            </w:pPr>
            <w:r w:rsidRPr="00D4145D">
              <w:t xml:space="preserve">gestrecktes </w:t>
            </w:r>
            <w:proofErr w:type="spellStart"/>
            <w:r w:rsidRPr="00D4145D">
              <w:t>Vorderbeim</w:t>
            </w:r>
            <w:proofErr w:type="spellEnd"/>
            <w:r w:rsidRPr="00D4145D">
              <w:t xml:space="preserve"> [%]</w:t>
            </w:r>
          </w:p>
        </w:tc>
        <w:tc>
          <w:tcPr>
            <w:tcW w:w="5528" w:type="dxa"/>
            <w:noWrap/>
            <w:hideMark/>
          </w:tcPr>
          <w:p w14:paraId="23567076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Auswertung.LiegepositionKuehe.GestrecktesVorderbein.Wert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28E112F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9E6CCFE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4652F40E" w14:textId="77777777" w:rsidR="00F335DD" w:rsidRPr="00D4145D" w:rsidRDefault="00F335DD" w:rsidP="00F335DD">
            <w:pPr>
              <w:spacing w:line="276" w:lineRule="auto"/>
            </w:pPr>
            <w:r w:rsidRPr="00D4145D">
              <w:t xml:space="preserve">gestrecktes </w:t>
            </w:r>
            <w:proofErr w:type="spellStart"/>
            <w:r w:rsidRPr="00D4145D">
              <w:t>Hinterbeim</w:t>
            </w:r>
            <w:proofErr w:type="spellEnd"/>
            <w:r w:rsidRPr="00D4145D">
              <w:t xml:space="preserve"> [%]</w:t>
            </w:r>
          </w:p>
        </w:tc>
        <w:tc>
          <w:tcPr>
            <w:tcW w:w="5528" w:type="dxa"/>
            <w:noWrap/>
            <w:hideMark/>
          </w:tcPr>
          <w:p w14:paraId="7769975F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Auswertung.LiegepositionKuehe.GestrecktesHinterbein.Wert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696E4BD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DA2814C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3E473772" w14:textId="77777777" w:rsidR="00F335DD" w:rsidRPr="00D4145D" w:rsidRDefault="00F335DD" w:rsidP="00F335DD">
            <w:pPr>
              <w:spacing w:line="276" w:lineRule="auto"/>
            </w:pPr>
            <w:r w:rsidRPr="00D4145D">
              <w:t>Schlafposition [%]</w:t>
            </w:r>
          </w:p>
        </w:tc>
        <w:tc>
          <w:tcPr>
            <w:tcW w:w="5528" w:type="dxa"/>
            <w:noWrap/>
            <w:hideMark/>
          </w:tcPr>
          <w:p w14:paraId="4D26ED66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Auswertung.LiegepositionKuehe.Schlafposition.Wert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785F893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760D651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noWrap/>
            <w:hideMark/>
          </w:tcPr>
          <w:p w14:paraId="690ABF62" w14:textId="77777777" w:rsidR="00F335DD" w:rsidRPr="00D4145D" w:rsidRDefault="00F335DD" w:rsidP="00F335DD">
            <w:pPr>
              <w:spacing w:line="276" w:lineRule="auto"/>
            </w:pPr>
            <w:r w:rsidRPr="00D4145D">
              <w:t>Totale Seitenlage [%]</w:t>
            </w:r>
          </w:p>
        </w:tc>
        <w:tc>
          <w:tcPr>
            <w:tcW w:w="5528" w:type="dxa"/>
            <w:noWrap/>
            <w:hideMark/>
          </w:tcPr>
          <w:p w14:paraId="5C5D0A43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Auswertung.LiegepositionKuehe.TotaleSeitenlage.Wert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00164447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04213F16" w14:textId="77777777" w:rsidR="00F335DD" w:rsidRPr="00D4145D" w:rsidRDefault="00F335DD" w:rsidP="00F335D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 xml:space="preserve">Zustand der </w:t>
            </w:r>
            <w:proofErr w:type="spellStart"/>
            <w:r w:rsidRPr="00D4145D">
              <w:rPr>
                <w:b/>
                <w:bCs/>
              </w:rPr>
              <w:t>Liegebox</w:t>
            </w:r>
            <w:proofErr w:type="spellEnd"/>
          </w:p>
        </w:tc>
        <w:tc>
          <w:tcPr>
            <w:tcW w:w="5245" w:type="dxa"/>
            <w:noWrap/>
            <w:hideMark/>
          </w:tcPr>
          <w:p w14:paraId="0A7DD296" w14:textId="77777777" w:rsidR="00F335DD" w:rsidRPr="00D4145D" w:rsidRDefault="00F335DD" w:rsidP="00F335DD">
            <w:pPr>
              <w:spacing w:line="276" w:lineRule="auto"/>
            </w:pPr>
            <w:r w:rsidRPr="00D4145D">
              <w:t>Insgesamt verschmutzte Boxen [%]</w:t>
            </w:r>
          </w:p>
        </w:tc>
        <w:tc>
          <w:tcPr>
            <w:tcW w:w="5528" w:type="dxa"/>
            <w:noWrap/>
            <w:hideMark/>
          </w:tcPr>
          <w:p w14:paraId="180482AF" w14:textId="77777777" w:rsidR="00F335DD" w:rsidRPr="00D4145D" w:rsidRDefault="00F335DD" w:rsidP="00F335DD">
            <w:pPr>
              <w:spacing w:line="276" w:lineRule="auto"/>
            </w:pPr>
            <w:r w:rsidRPr="00D4145D">
              <w:t>0</w:t>
            </w:r>
          </w:p>
        </w:tc>
      </w:tr>
      <w:tr w:rsidR="00F335DD" w:rsidRPr="00D4145D" w14:paraId="57568D8D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7145FCF4" w14:textId="77777777" w:rsidR="00F335DD" w:rsidRPr="00D4145D" w:rsidRDefault="00F335DD" w:rsidP="00F335DD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hideMark/>
          </w:tcPr>
          <w:p w14:paraId="25062071" w14:textId="77777777" w:rsidR="00F335DD" w:rsidRPr="00D4145D" w:rsidRDefault="00F335DD" w:rsidP="00F335DD">
            <w:pPr>
              <w:spacing w:line="276" w:lineRule="auto"/>
            </w:pPr>
            <w:r w:rsidRPr="00D4145D">
              <w:t>Unter Liegeboxenbügel verschmutze Boxen [%]</w:t>
            </w:r>
          </w:p>
        </w:tc>
        <w:tc>
          <w:tcPr>
            <w:tcW w:w="5528" w:type="dxa"/>
            <w:noWrap/>
            <w:hideMark/>
          </w:tcPr>
          <w:p w14:paraId="771763A4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Auswertung.ZustandLiegeboxen.KotSeitlich.Wert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321134A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E81478B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30A279DC" w14:textId="77777777" w:rsidR="00F335DD" w:rsidRPr="00D4145D" w:rsidRDefault="00F335DD" w:rsidP="00F335DD">
            <w:pPr>
              <w:spacing w:line="276" w:lineRule="auto"/>
            </w:pPr>
            <w:r w:rsidRPr="00D4145D">
              <w:t>Mittig verschmutzte Boxen [%]</w:t>
            </w:r>
          </w:p>
        </w:tc>
        <w:tc>
          <w:tcPr>
            <w:tcW w:w="5528" w:type="dxa"/>
            <w:noWrap/>
            <w:hideMark/>
          </w:tcPr>
          <w:p w14:paraId="6429C902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Auswertung.ZustandLiegeboxen.KotMittig.Wert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5D8602B9" w14:textId="77777777" w:rsidTr="00571432">
        <w:trPr>
          <w:trHeight w:val="450"/>
        </w:trPr>
        <w:tc>
          <w:tcPr>
            <w:tcW w:w="2943" w:type="dxa"/>
            <w:hideMark/>
          </w:tcPr>
          <w:p w14:paraId="591CFBB3" w14:textId="77777777" w:rsidR="00F335DD" w:rsidRPr="00D4145D" w:rsidRDefault="00F335DD" w:rsidP="00F335D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Hochboxen</w:t>
            </w:r>
          </w:p>
        </w:tc>
        <w:tc>
          <w:tcPr>
            <w:tcW w:w="5245" w:type="dxa"/>
            <w:hideMark/>
          </w:tcPr>
          <w:p w14:paraId="47F0DB7E" w14:textId="77777777" w:rsidR="00F335DD" w:rsidRPr="00D4145D" w:rsidRDefault="00F335DD" w:rsidP="00F335DD">
            <w:pPr>
              <w:spacing w:line="276" w:lineRule="auto"/>
            </w:pPr>
            <w:r w:rsidRPr="00D4145D">
              <w:t>Anteil der vollständig (100%) bedeckten Boxen [%]</w:t>
            </w:r>
          </w:p>
        </w:tc>
        <w:tc>
          <w:tcPr>
            <w:tcW w:w="5528" w:type="dxa"/>
            <w:noWrap/>
            <w:hideMark/>
          </w:tcPr>
          <w:p w14:paraId="7E2145F7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Auswertung.ZustandLiegeboxen.HochboxVollstaendig.Wert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1FF0DFE6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92365EB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5E09EC18" w14:textId="77777777" w:rsidR="00F335DD" w:rsidRPr="00D4145D" w:rsidRDefault="00F335DD" w:rsidP="00F335DD">
            <w:pPr>
              <w:spacing w:line="276" w:lineRule="auto"/>
            </w:pPr>
            <w:r w:rsidRPr="00D4145D">
              <w:t>Anteil der lückenhaft (&gt; 50%) bedeckten Boxen [%]</w:t>
            </w:r>
          </w:p>
        </w:tc>
        <w:tc>
          <w:tcPr>
            <w:tcW w:w="5528" w:type="dxa"/>
            <w:noWrap/>
            <w:hideMark/>
          </w:tcPr>
          <w:p w14:paraId="3DB33B25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Auswertung.ZustandLiegeboxen.HochboxLueckenhaft.Wert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09BCFBAD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6CA2BC8" w14:textId="77777777" w:rsidR="00F335DD" w:rsidRPr="00D4145D" w:rsidRDefault="00F335DD" w:rsidP="00F335DD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44FE7E75" w14:textId="77777777" w:rsidR="00F335DD" w:rsidRPr="00D4145D" w:rsidRDefault="00F335DD" w:rsidP="00F335DD">
            <w:pPr>
              <w:spacing w:line="276" w:lineRule="auto"/>
            </w:pPr>
            <w:r w:rsidRPr="00D4145D">
              <w:t>Anteil der vereinzelt (&lt; 50%) bedeckten Boxen [%]</w:t>
            </w:r>
          </w:p>
        </w:tc>
        <w:tc>
          <w:tcPr>
            <w:tcW w:w="5528" w:type="dxa"/>
            <w:noWrap/>
            <w:hideMark/>
          </w:tcPr>
          <w:p w14:paraId="7246306F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Auswertung.ZustandLiegeboxen.HochboxVereinzelt.Wert</w:t>
            </w:r>
            <w:proofErr w:type="spellEnd"/>
            <w:proofErr w:type="gramEnd"/>
            <w:r w:rsidRPr="00D4145D">
              <w:t>}</w:t>
            </w:r>
          </w:p>
        </w:tc>
      </w:tr>
      <w:tr w:rsidR="00F335DD" w:rsidRPr="00D4145D" w14:paraId="037CC8C7" w14:textId="77777777" w:rsidTr="00571432">
        <w:trPr>
          <w:trHeight w:val="450"/>
        </w:trPr>
        <w:tc>
          <w:tcPr>
            <w:tcW w:w="2943" w:type="dxa"/>
            <w:hideMark/>
          </w:tcPr>
          <w:p w14:paraId="320FDE4F" w14:textId="77777777" w:rsidR="00F335DD" w:rsidRPr="00D4145D" w:rsidRDefault="00F335DD" w:rsidP="00F335DD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Tiefboxen</w:t>
            </w:r>
          </w:p>
        </w:tc>
        <w:tc>
          <w:tcPr>
            <w:tcW w:w="5245" w:type="dxa"/>
            <w:hideMark/>
          </w:tcPr>
          <w:p w14:paraId="25D05AF6" w14:textId="7386B457" w:rsidR="00F335DD" w:rsidRPr="00D4145D" w:rsidRDefault="006C2066" w:rsidP="00F335DD">
            <w:pPr>
              <w:spacing w:line="276" w:lineRule="auto"/>
            </w:pPr>
            <w:r>
              <w:t>Keine</w:t>
            </w:r>
            <w:r w:rsidR="00F335DD" w:rsidRPr="00D4145D">
              <w:t xml:space="preserve"> Muldenbildung / ebene Liegefläche [%]</w:t>
            </w:r>
          </w:p>
        </w:tc>
        <w:tc>
          <w:tcPr>
            <w:tcW w:w="5528" w:type="dxa"/>
            <w:noWrap/>
            <w:hideMark/>
          </w:tcPr>
          <w:p w14:paraId="453E562D" w14:textId="77777777" w:rsidR="00F335DD" w:rsidRPr="00D4145D" w:rsidRDefault="00F335DD" w:rsidP="00F335DD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Auswertung.ZustandLiegeboxen.TiefboxKeineMulde.Wert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E7717D5" w14:textId="77777777" w:rsidTr="00571432">
        <w:trPr>
          <w:trHeight w:val="450"/>
        </w:trPr>
        <w:tc>
          <w:tcPr>
            <w:tcW w:w="2943" w:type="dxa"/>
            <w:noWrap/>
          </w:tcPr>
          <w:p w14:paraId="25BD0D47" w14:textId="77777777" w:rsidR="006C2066" w:rsidRPr="00D4145D" w:rsidRDefault="006C2066" w:rsidP="006C2066">
            <w:pPr>
              <w:spacing w:line="276" w:lineRule="auto"/>
            </w:pPr>
          </w:p>
        </w:tc>
        <w:tc>
          <w:tcPr>
            <w:tcW w:w="5245" w:type="dxa"/>
          </w:tcPr>
          <w:p w14:paraId="60B3106B" w14:textId="257C8966" w:rsidR="006C2066" w:rsidRPr="00D4145D" w:rsidRDefault="006C2066" w:rsidP="006C2066">
            <w:pPr>
              <w:spacing w:line="276" w:lineRule="auto"/>
            </w:pPr>
            <w:r>
              <w:t>Leichte</w:t>
            </w:r>
            <w:r w:rsidRPr="00D4145D">
              <w:t xml:space="preserve"> Muldenbildung / unebene Liegefläche [%]</w:t>
            </w:r>
          </w:p>
        </w:tc>
        <w:tc>
          <w:tcPr>
            <w:tcW w:w="5528" w:type="dxa"/>
            <w:noWrap/>
          </w:tcPr>
          <w:p w14:paraId="5089B87B" w14:textId="42072888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Auswertung.ZustandLiegeboxen.Tiefbox</w:t>
            </w:r>
            <w:r>
              <w:t>Leichte</w:t>
            </w:r>
            <w:r w:rsidRPr="00D4145D">
              <w:t>Mulde.Wert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6EF5E4D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52F3842" w14:textId="77777777" w:rsidR="006C2066" w:rsidRPr="00D4145D" w:rsidRDefault="006C2066" w:rsidP="006C2066">
            <w:pPr>
              <w:spacing w:line="276" w:lineRule="auto"/>
            </w:pPr>
            <w:r w:rsidRPr="00D4145D">
              <w:t> </w:t>
            </w:r>
          </w:p>
        </w:tc>
        <w:tc>
          <w:tcPr>
            <w:tcW w:w="5245" w:type="dxa"/>
            <w:hideMark/>
          </w:tcPr>
          <w:p w14:paraId="5F8E1E22" w14:textId="77777777" w:rsidR="006C2066" w:rsidRPr="00D4145D" w:rsidRDefault="006C2066" w:rsidP="006C2066">
            <w:pPr>
              <w:spacing w:line="276" w:lineRule="auto"/>
            </w:pPr>
            <w:r w:rsidRPr="00D4145D">
              <w:t>Starke Muldenbildung / unebene Liegefläche [%]</w:t>
            </w:r>
          </w:p>
        </w:tc>
        <w:tc>
          <w:tcPr>
            <w:tcW w:w="5528" w:type="dxa"/>
            <w:noWrap/>
            <w:hideMark/>
          </w:tcPr>
          <w:p w14:paraId="6A26D63D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Auswertung.ZustandLiegeboxen.TiefboxStarkeMulde.Wert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2047B4B2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6A58B730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Sauberkeit</w:t>
            </w:r>
            <w:r w:rsidRPr="00D4145D">
              <w:rPr>
                <w:b/>
                <w:bCs/>
              </w:rPr>
              <w:br/>
              <w:t xml:space="preserve">(Durchschnitt der </w:t>
            </w:r>
            <w:proofErr w:type="spellStart"/>
            <w:r w:rsidRPr="00D4145D">
              <w:rPr>
                <w:b/>
                <w:bCs/>
              </w:rPr>
              <w:t>bew</w:t>
            </w:r>
            <w:proofErr w:type="spellEnd"/>
            <w:r w:rsidRPr="00D4145D">
              <w:rPr>
                <w:b/>
                <w:bCs/>
              </w:rPr>
              <w:t>. Kühe)</w:t>
            </w:r>
          </w:p>
        </w:tc>
        <w:tc>
          <w:tcPr>
            <w:tcW w:w="5245" w:type="dxa"/>
            <w:noWrap/>
            <w:hideMark/>
          </w:tcPr>
          <w:p w14:paraId="6878975C" w14:textId="77777777" w:rsidR="006C2066" w:rsidRPr="00D4145D" w:rsidRDefault="006C2066" w:rsidP="006C2066">
            <w:pPr>
              <w:spacing w:line="276" w:lineRule="auto"/>
            </w:pPr>
            <w:r w:rsidRPr="00D4145D">
              <w:t>Hinterhand</w:t>
            </w:r>
          </w:p>
        </w:tc>
        <w:tc>
          <w:tcPr>
            <w:tcW w:w="5528" w:type="dxa"/>
            <w:noWrap/>
            <w:hideMark/>
          </w:tcPr>
          <w:p w14:paraId="755385FA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Auswertung.Sauberkeit.Hinterhand.Wert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55C4899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79EBC14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64632FAA" w14:textId="77777777" w:rsidR="006C2066" w:rsidRPr="00D4145D" w:rsidRDefault="006C2066" w:rsidP="006C2066">
            <w:pPr>
              <w:spacing w:line="276" w:lineRule="auto"/>
            </w:pPr>
            <w:r w:rsidRPr="00D4145D">
              <w:t>Kreuz</w:t>
            </w:r>
          </w:p>
        </w:tc>
        <w:tc>
          <w:tcPr>
            <w:tcW w:w="5528" w:type="dxa"/>
            <w:noWrap/>
            <w:hideMark/>
          </w:tcPr>
          <w:p w14:paraId="4C28694B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Auswertung.Sauberkeit.Kreuz.Wert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D7AC3A6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0059F412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15F50BE4" w14:textId="77777777" w:rsidR="006C2066" w:rsidRPr="00D4145D" w:rsidRDefault="006C2066" w:rsidP="006C2066">
            <w:pPr>
              <w:spacing w:line="276" w:lineRule="auto"/>
            </w:pPr>
            <w:r w:rsidRPr="00D4145D">
              <w:t>Euter/Bauch</w:t>
            </w:r>
          </w:p>
        </w:tc>
        <w:tc>
          <w:tcPr>
            <w:tcW w:w="5528" w:type="dxa"/>
            <w:noWrap/>
            <w:hideMark/>
          </w:tcPr>
          <w:p w14:paraId="74D5E9E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Auswertung.Sauberkeit.EuterBauch.Wert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2D1D7B8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9B0920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05DF8891" w14:textId="77777777" w:rsidR="006C2066" w:rsidRPr="00D4145D" w:rsidRDefault="006C2066" w:rsidP="006C2066">
            <w:pPr>
              <w:spacing w:line="276" w:lineRule="auto"/>
            </w:pPr>
            <w:r w:rsidRPr="00D4145D">
              <w:t>Schwanz</w:t>
            </w:r>
          </w:p>
        </w:tc>
        <w:tc>
          <w:tcPr>
            <w:tcW w:w="5528" w:type="dxa"/>
            <w:noWrap/>
            <w:hideMark/>
          </w:tcPr>
          <w:p w14:paraId="6B86CAC3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Auswertung.Sauberkeit.Schwanz.Wert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6DD7C1B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F179D4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27F90349" w14:textId="77777777" w:rsidR="006C2066" w:rsidRPr="00D4145D" w:rsidRDefault="006C2066" w:rsidP="006C2066">
            <w:pPr>
              <w:spacing w:line="276" w:lineRule="auto"/>
            </w:pPr>
            <w:r w:rsidRPr="00D4145D">
              <w:t>Schwanzquast</w:t>
            </w:r>
          </w:p>
        </w:tc>
        <w:tc>
          <w:tcPr>
            <w:tcW w:w="5528" w:type="dxa"/>
            <w:noWrap/>
            <w:hideMark/>
          </w:tcPr>
          <w:p w14:paraId="16FFC93C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Auswertung.Sauberkeit.Schwanzquast.Wert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77ED693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9303951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1A13A12F" w14:textId="77777777" w:rsidR="006C2066" w:rsidRPr="00D4145D" w:rsidRDefault="006C2066" w:rsidP="006C2066">
            <w:pPr>
              <w:spacing w:line="276" w:lineRule="auto"/>
            </w:pPr>
            <w:r w:rsidRPr="00D4145D">
              <w:t>Sitzbein</w:t>
            </w:r>
          </w:p>
        </w:tc>
        <w:tc>
          <w:tcPr>
            <w:tcW w:w="5528" w:type="dxa"/>
            <w:noWrap/>
            <w:hideMark/>
          </w:tcPr>
          <w:p w14:paraId="7E1B49DC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Auswertung.Sauberkeit.Sitzbein.Wert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590247C3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9E968C5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A654407" w14:textId="77777777" w:rsidR="006C2066" w:rsidRPr="00D4145D" w:rsidRDefault="006C2066" w:rsidP="006C2066">
            <w:pPr>
              <w:spacing w:line="276" w:lineRule="auto"/>
            </w:pPr>
            <w:r w:rsidRPr="00D4145D">
              <w:t>Unterbein</w:t>
            </w:r>
          </w:p>
        </w:tc>
        <w:tc>
          <w:tcPr>
            <w:tcW w:w="5528" w:type="dxa"/>
            <w:noWrap/>
            <w:hideMark/>
          </w:tcPr>
          <w:p w14:paraId="59EFA10D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Auswertung.Sauberkeit.Unterbein.Wert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1B71C68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4787EE17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proofErr w:type="spellStart"/>
            <w:r w:rsidRPr="00D4145D">
              <w:rPr>
                <w:b/>
                <w:bCs/>
              </w:rPr>
              <w:t>Technopatien</w:t>
            </w:r>
            <w:proofErr w:type="spellEnd"/>
            <w:r w:rsidRPr="00D4145D">
              <w:rPr>
                <w:b/>
                <w:bCs/>
              </w:rPr>
              <w:br/>
              <w:t>(% der bewerteten Kühe)</w:t>
            </w:r>
          </w:p>
        </w:tc>
        <w:tc>
          <w:tcPr>
            <w:tcW w:w="5245" w:type="dxa"/>
            <w:noWrap/>
            <w:hideMark/>
          </w:tcPr>
          <w:p w14:paraId="44C5B18F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Tarsalgelenk</w:t>
            </w:r>
            <w:proofErr w:type="spellEnd"/>
            <w:r w:rsidRPr="00D4145D">
              <w:t xml:space="preserve"> haarlose Stellen</w:t>
            </w:r>
          </w:p>
        </w:tc>
        <w:tc>
          <w:tcPr>
            <w:tcW w:w="5528" w:type="dxa"/>
            <w:noWrap/>
            <w:hideMark/>
          </w:tcPr>
          <w:p w14:paraId="6F39A68B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Auswertung.Technopathien.TarsalgelenkHaarloseStelle.Wert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4334D0B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38C989A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26B21379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Tarsalgelenk</w:t>
            </w:r>
            <w:proofErr w:type="spellEnd"/>
            <w:r w:rsidRPr="00D4145D">
              <w:t xml:space="preserve"> </w:t>
            </w:r>
            <w:proofErr w:type="spellStart"/>
            <w:r w:rsidRPr="00D4145D">
              <w:t>hautlose</w:t>
            </w:r>
            <w:proofErr w:type="spellEnd"/>
            <w:r w:rsidRPr="00D4145D">
              <w:t xml:space="preserve"> Stellen</w:t>
            </w:r>
          </w:p>
        </w:tc>
        <w:tc>
          <w:tcPr>
            <w:tcW w:w="5528" w:type="dxa"/>
            <w:noWrap/>
            <w:hideMark/>
          </w:tcPr>
          <w:p w14:paraId="18A1D9F5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Auswertung.Technopathien.TarsalgelenkHautloseStelle.Wert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214DE4E8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0F1F6BF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437D11A8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Tarsalgelenk</w:t>
            </w:r>
            <w:proofErr w:type="spellEnd"/>
            <w:r w:rsidRPr="00D4145D">
              <w:t xml:space="preserve"> Umfangsvermehrung</w:t>
            </w:r>
          </w:p>
        </w:tc>
        <w:tc>
          <w:tcPr>
            <w:tcW w:w="5528" w:type="dxa"/>
            <w:noWrap/>
            <w:hideMark/>
          </w:tcPr>
          <w:p w14:paraId="301B45B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Auswertung.Technopathien.TarsalgelenkUmfangsvermehrung.Wert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046F23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4535BF1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CFB0737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Tarsalgelenk</w:t>
            </w:r>
            <w:proofErr w:type="spellEnd"/>
            <w:r w:rsidRPr="00D4145D">
              <w:t xml:space="preserve"> Umfangsvermehrung offen</w:t>
            </w:r>
          </w:p>
        </w:tc>
        <w:tc>
          <w:tcPr>
            <w:tcW w:w="5528" w:type="dxa"/>
            <w:noWrap/>
            <w:hideMark/>
          </w:tcPr>
          <w:p w14:paraId="55509A9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Auswertung.Technopathien.TarsalgelenkUmfangsvermehrungOffen.Wert</w:t>
            </w:r>
            <w:proofErr w:type="gramEnd"/>
            <w:r w:rsidRPr="00D4145D">
              <w:t>}</w:t>
            </w:r>
          </w:p>
        </w:tc>
      </w:tr>
      <w:tr w:rsidR="006C2066" w:rsidRPr="00D4145D" w14:paraId="716029B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CC5EDC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lastRenderedPageBreak/>
              <w:t> </w:t>
            </w:r>
          </w:p>
        </w:tc>
        <w:tc>
          <w:tcPr>
            <w:tcW w:w="5245" w:type="dxa"/>
            <w:noWrap/>
            <w:hideMark/>
          </w:tcPr>
          <w:p w14:paraId="20400366" w14:textId="77777777" w:rsidR="006C2066" w:rsidRPr="00D4145D" w:rsidRDefault="006C2066" w:rsidP="006C2066">
            <w:pPr>
              <w:spacing w:line="276" w:lineRule="auto"/>
            </w:pPr>
            <w:r w:rsidRPr="00D4145D">
              <w:t>Knie haarlose Stellen</w:t>
            </w:r>
          </w:p>
        </w:tc>
        <w:tc>
          <w:tcPr>
            <w:tcW w:w="5528" w:type="dxa"/>
            <w:noWrap/>
            <w:hideMark/>
          </w:tcPr>
          <w:p w14:paraId="52CF2F8E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Auswertung.Technopathien.KnieHaarloseStelle.Wert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B8512D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12CFDC4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0610092B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Knie </w:t>
            </w:r>
            <w:proofErr w:type="spellStart"/>
            <w:r w:rsidRPr="00D4145D">
              <w:t>hautlose</w:t>
            </w:r>
            <w:proofErr w:type="spellEnd"/>
            <w:r w:rsidRPr="00D4145D">
              <w:t xml:space="preserve"> Stellen</w:t>
            </w:r>
          </w:p>
        </w:tc>
        <w:tc>
          <w:tcPr>
            <w:tcW w:w="5528" w:type="dxa"/>
            <w:noWrap/>
            <w:hideMark/>
          </w:tcPr>
          <w:p w14:paraId="303C7C9B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Auswertung.Technopathien.KnieHautloseStelle.Wert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33DD180B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5B2F7A7F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77B382C" w14:textId="77777777" w:rsidR="006C2066" w:rsidRPr="00D4145D" w:rsidRDefault="006C2066" w:rsidP="006C2066">
            <w:pPr>
              <w:spacing w:line="276" w:lineRule="auto"/>
            </w:pPr>
            <w:r w:rsidRPr="00D4145D">
              <w:t>Wirbelsäule Umfangsvermehrung</w:t>
            </w:r>
          </w:p>
        </w:tc>
        <w:tc>
          <w:tcPr>
            <w:tcW w:w="5528" w:type="dxa"/>
            <w:noWrap/>
            <w:hideMark/>
          </w:tcPr>
          <w:p w14:paraId="5D26C840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Auswertung.Technopathien.WirbelsaeuleUmfangsvermehrung.Wert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6682447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3F01AD7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D427076" w14:textId="77777777" w:rsidR="006C2066" w:rsidRPr="00D4145D" w:rsidRDefault="006C2066" w:rsidP="006C2066">
            <w:pPr>
              <w:spacing w:line="276" w:lineRule="auto"/>
            </w:pPr>
            <w:r w:rsidRPr="00D4145D">
              <w:t>Wirbelsäule Umfangsvermehrung offen</w:t>
            </w:r>
          </w:p>
        </w:tc>
        <w:tc>
          <w:tcPr>
            <w:tcW w:w="5528" w:type="dxa"/>
            <w:noWrap/>
            <w:hideMark/>
          </w:tcPr>
          <w:p w14:paraId="28E14E36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Auswertung.Technopathien.WirbelsaeuleUmfangsvermehrungOffen.Wert</w:t>
            </w:r>
            <w:proofErr w:type="gramEnd"/>
            <w:r w:rsidRPr="00D4145D">
              <w:t>}</w:t>
            </w:r>
          </w:p>
        </w:tc>
      </w:tr>
      <w:tr w:rsidR="006C2066" w:rsidRPr="00D4145D" w14:paraId="536F117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E892A5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5F2A7D1C" w14:textId="77777777" w:rsidR="006C2066" w:rsidRPr="00D4145D" w:rsidRDefault="006C2066" w:rsidP="006C2066">
            <w:pPr>
              <w:spacing w:line="276" w:lineRule="auto"/>
            </w:pPr>
            <w:r w:rsidRPr="00D4145D">
              <w:t>Widerrist haarlose Stellen</w:t>
            </w:r>
          </w:p>
        </w:tc>
        <w:tc>
          <w:tcPr>
            <w:tcW w:w="5528" w:type="dxa"/>
            <w:noWrap/>
            <w:hideMark/>
          </w:tcPr>
          <w:p w14:paraId="7C0E80C5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Auswertung.Technopathien.WiderristHaarloseStelle.Wert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09B9D54D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6FD942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2928EC5E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Widerrist </w:t>
            </w:r>
            <w:proofErr w:type="spellStart"/>
            <w:r w:rsidRPr="00D4145D">
              <w:t>hautlose</w:t>
            </w:r>
            <w:proofErr w:type="spellEnd"/>
            <w:r w:rsidRPr="00D4145D">
              <w:t xml:space="preserve"> Stellen</w:t>
            </w:r>
          </w:p>
        </w:tc>
        <w:tc>
          <w:tcPr>
            <w:tcW w:w="5528" w:type="dxa"/>
            <w:noWrap/>
            <w:hideMark/>
          </w:tcPr>
          <w:p w14:paraId="220089F9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Auswertung.Technopathien.WiderristHautloseStelle.Wert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3E452B5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9389528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ABF037C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Widerrist </w:t>
            </w:r>
            <w:proofErr w:type="spellStart"/>
            <w:r w:rsidRPr="00D4145D">
              <w:t>Unfangsvermehrung</w:t>
            </w:r>
            <w:proofErr w:type="spellEnd"/>
          </w:p>
        </w:tc>
        <w:tc>
          <w:tcPr>
            <w:tcW w:w="5528" w:type="dxa"/>
            <w:noWrap/>
            <w:hideMark/>
          </w:tcPr>
          <w:p w14:paraId="1CF591BA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Auswertung.Technopathien.WiderristUmfangsvermehrung.Wert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D62E76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9459DD4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EC4B112" w14:textId="77777777" w:rsidR="006C2066" w:rsidRPr="00D4145D" w:rsidRDefault="006C2066" w:rsidP="006C2066">
            <w:pPr>
              <w:spacing w:line="276" w:lineRule="auto"/>
            </w:pPr>
            <w:r w:rsidRPr="00D4145D">
              <w:t>Wamme haarlose Stellen</w:t>
            </w:r>
          </w:p>
        </w:tc>
        <w:tc>
          <w:tcPr>
            <w:tcW w:w="5528" w:type="dxa"/>
            <w:noWrap/>
            <w:hideMark/>
          </w:tcPr>
          <w:p w14:paraId="1AC9DE53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Auswertung.Technopathien.WammeHaarloseStelle.Wert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7128AFA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65323D1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1E91EFE1" w14:textId="77777777" w:rsidR="006C2066" w:rsidRPr="00D4145D" w:rsidRDefault="006C2066" w:rsidP="006C2066">
            <w:pPr>
              <w:spacing w:line="276" w:lineRule="auto"/>
            </w:pPr>
            <w:r w:rsidRPr="00D4145D">
              <w:t>Karpalgelenk haarlose Stellen</w:t>
            </w:r>
          </w:p>
        </w:tc>
        <w:tc>
          <w:tcPr>
            <w:tcW w:w="5528" w:type="dxa"/>
            <w:noWrap/>
            <w:hideMark/>
          </w:tcPr>
          <w:p w14:paraId="5FAC543E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Auswertung.Technopathien.KarpalgelenkHaarloseStelle.Wert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19B324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0E69CE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A1E865C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Karpalgelenk </w:t>
            </w:r>
            <w:proofErr w:type="spellStart"/>
            <w:r w:rsidRPr="00D4145D">
              <w:t>hautlose</w:t>
            </w:r>
            <w:proofErr w:type="spellEnd"/>
            <w:r w:rsidRPr="00D4145D">
              <w:t xml:space="preserve"> Stellen</w:t>
            </w:r>
          </w:p>
        </w:tc>
        <w:tc>
          <w:tcPr>
            <w:tcW w:w="5528" w:type="dxa"/>
            <w:noWrap/>
            <w:hideMark/>
          </w:tcPr>
          <w:p w14:paraId="301570F5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Auswertung.Technopathien.KarpalgelenkHautloseStelle.Wert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684AD166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79E5C93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7F65AFAD" w14:textId="77777777" w:rsidR="006C2066" w:rsidRPr="00D4145D" w:rsidRDefault="006C2066" w:rsidP="006C2066">
            <w:pPr>
              <w:spacing w:line="276" w:lineRule="auto"/>
            </w:pPr>
            <w:r w:rsidRPr="00D4145D">
              <w:t>Karpalgelenk Umfangsvermehrung</w:t>
            </w:r>
          </w:p>
        </w:tc>
        <w:tc>
          <w:tcPr>
            <w:tcW w:w="5528" w:type="dxa"/>
            <w:noWrap/>
            <w:hideMark/>
          </w:tcPr>
          <w:p w14:paraId="7B11788E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Auswertung.Technopathien.KarpalgelenkUmfangsvermehrung.Wert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3E6A11F8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195032F6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Laufverhalten</w:t>
            </w:r>
            <w:r w:rsidRPr="00D4145D">
              <w:rPr>
                <w:b/>
                <w:bCs/>
              </w:rPr>
              <w:br/>
              <w:t>(% der bewerteten Tiere)</w:t>
            </w:r>
          </w:p>
        </w:tc>
        <w:tc>
          <w:tcPr>
            <w:tcW w:w="5245" w:type="dxa"/>
            <w:noWrap/>
            <w:hideMark/>
          </w:tcPr>
          <w:p w14:paraId="34BFD957" w14:textId="77777777" w:rsidR="006C2066" w:rsidRPr="00D4145D" w:rsidRDefault="006C2066" w:rsidP="006C2066">
            <w:pPr>
              <w:spacing w:line="276" w:lineRule="auto"/>
            </w:pPr>
            <w:r w:rsidRPr="00D4145D">
              <w:t>Kopfhaltung &lt; 20°</w:t>
            </w:r>
          </w:p>
        </w:tc>
        <w:tc>
          <w:tcPr>
            <w:tcW w:w="5528" w:type="dxa"/>
            <w:noWrap/>
            <w:hideMark/>
          </w:tcPr>
          <w:p w14:paraId="3F01AD81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Auswertung.Laufverhalten.KopfhaltungKl20.Wert</w:t>
            </w:r>
            <w:proofErr w:type="gramEnd"/>
            <w:r w:rsidRPr="00D4145D">
              <w:t>}</w:t>
            </w:r>
          </w:p>
        </w:tc>
      </w:tr>
      <w:tr w:rsidR="006C2066" w:rsidRPr="00D4145D" w14:paraId="7A914633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06402459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65BF2839" w14:textId="77777777" w:rsidR="006C2066" w:rsidRPr="00D4145D" w:rsidRDefault="006C2066" w:rsidP="006C2066">
            <w:pPr>
              <w:spacing w:line="276" w:lineRule="auto"/>
            </w:pPr>
            <w:r w:rsidRPr="00D4145D">
              <w:t>Kopfhaltung &gt; 20°</w:t>
            </w:r>
          </w:p>
        </w:tc>
        <w:tc>
          <w:tcPr>
            <w:tcW w:w="5528" w:type="dxa"/>
            <w:noWrap/>
            <w:hideMark/>
          </w:tcPr>
          <w:p w14:paraId="7176EDE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Auswertung.Laufverhalten.KopfhaltungGr20.Wert</w:t>
            </w:r>
            <w:proofErr w:type="gramEnd"/>
            <w:r w:rsidRPr="00D4145D">
              <w:t>}</w:t>
            </w:r>
          </w:p>
        </w:tc>
      </w:tr>
      <w:tr w:rsidR="006C2066" w:rsidRPr="00D4145D" w14:paraId="16CAE0D3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23F14D4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90EDE0F" w14:textId="77777777" w:rsidR="006C2066" w:rsidRPr="00D4145D" w:rsidRDefault="006C2066" w:rsidP="006C2066">
            <w:pPr>
              <w:spacing w:line="276" w:lineRule="auto"/>
            </w:pPr>
            <w:r w:rsidRPr="00D4145D">
              <w:t>Auffällige Lahmheiten</w:t>
            </w:r>
          </w:p>
        </w:tc>
        <w:tc>
          <w:tcPr>
            <w:tcW w:w="5528" w:type="dxa"/>
            <w:noWrap/>
            <w:hideMark/>
          </w:tcPr>
          <w:p w14:paraId="0A69C583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Auswertung.Laufverhalten.LaufverhaltenAuffaelligeLahmheiten.Wert</w:t>
            </w:r>
            <w:proofErr w:type="gramEnd"/>
            <w:r w:rsidRPr="00D4145D">
              <w:t>}</w:t>
            </w:r>
          </w:p>
        </w:tc>
      </w:tr>
      <w:tr w:rsidR="006C2066" w:rsidRPr="00D4145D" w14:paraId="7130242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01FB4E8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5B6BC8E0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dreibeiniges Stehen </w:t>
            </w:r>
          </w:p>
        </w:tc>
        <w:tc>
          <w:tcPr>
            <w:tcW w:w="5528" w:type="dxa"/>
            <w:noWrap/>
            <w:hideMark/>
          </w:tcPr>
          <w:p w14:paraId="510613BD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Auswertung.Laufverhalten.KoerperpflegeDreibeinigesStehenLaufflaeche.Wert</w:t>
            </w:r>
            <w:proofErr w:type="gramEnd"/>
            <w:r w:rsidRPr="00D4145D">
              <w:t>}</w:t>
            </w:r>
          </w:p>
        </w:tc>
      </w:tr>
      <w:tr w:rsidR="006C2066" w:rsidRPr="00D4145D" w14:paraId="4FE77E1D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5F6F0F0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proofErr w:type="spellStart"/>
            <w:r w:rsidRPr="00D4145D">
              <w:rPr>
                <w:b/>
                <w:bCs/>
              </w:rPr>
              <w:t>Aufendhaltsdauer</w:t>
            </w:r>
            <w:proofErr w:type="spellEnd"/>
            <w:r w:rsidRPr="00D4145D">
              <w:rPr>
                <w:b/>
                <w:bCs/>
              </w:rPr>
              <w:t xml:space="preserve"> der Kühe in der Box bis zum Abliegen</w:t>
            </w:r>
            <w:r w:rsidRPr="00D4145D">
              <w:rPr>
                <w:b/>
                <w:bCs/>
              </w:rPr>
              <w:br/>
              <w:t>(% der bewerteten Tiere)</w:t>
            </w:r>
          </w:p>
          <w:p w14:paraId="5EE70A76" w14:textId="42A0E772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0893019" w14:textId="77777777" w:rsidR="006C2066" w:rsidRPr="00D4145D" w:rsidRDefault="006C2066" w:rsidP="006C2066">
            <w:pPr>
              <w:spacing w:line="276" w:lineRule="auto"/>
            </w:pPr>
            <w:r w:rsidRPr="00D4145D">
              <w:t>zügig &lt; 30 sec</w:t>
            </w:r>
          </w:p>
        </w:tc>
        <w:tc>
          <w:tcPr>
            <w:tcW w:w="5528" w:type="dxa"/>
            <w:noWrap/>
            <w:hideMark/>
          </w:tcPr>
          <w:p w14:paraId="0A072A1E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Auswertung.Abliegedauer.AbliegedauerZuegig.Wert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5CD2EEA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7EDE07BB" w14:textId="7093569F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hideMark/>
          </w:tcPr>
          <w:p w14:paraId="26DB9209" w14:textId="77777777" w:rsidR="006C2066" w:rsidRPr="00D4145D" w:rsidRDefault="006C2066" w:rsidP="006C2066">
            <w:pPr>
              <w:spacing w:line="276" w:lineRule="auto"/>
            </w:pPr>
            <w:r w:rsidRPr="00D4145D">
              <w:t>zögerlich 30-60 sec</w:t>
            </w:r>
          </w:p>
        </w:tc>
        <w:tc>
          <w:tcPr>
            <w:tcW w:w="5528" w:type="dxa"/>
            <w:noWrap/>
            <w:hideMark/>
          </w:tcPr>
          <w:p w14:paraId="507E3BE9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Auswertung.Abliegedauer.AbliegedauerZoegerlich.Wert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35BEE96D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7B8D959B" w14:textId="33A37384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01B149E8" w14:textId="77777777" w:rsidR="006C2066" w:rsidRPr="00D4145D" w:rsidRDefault="006C2066" w:rsidP="006C2066">
            <w:pPr>
              <w:spacing w:line="276" w:lineRule="auto"/>
            </w:pPr>
            <w:r w:rsidRPr="00D4145D">
              <w:t>verweigernd &gt; 60 sec</w:t>
            </w:r>
          </w:p>
        </w:tc>
        <w:tc>
          <w:tcPr>
            <w:tcW w:w="5528" w:type="dxa"/>
            <w:noWrap/>
            <w:hideMark/>
          </w:tcPr>
          <w:p w14:paraId="096D00A8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Auswertung.Abliegedauer.AbliegedauerVerweigernd.Wert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5E452020" w14:textId="77777777" w:rsidTr="00571432">
        <w:trPr>
          <w:trHeight w:val="450"/>
        </w:trPr>
        <w:tc>
          <w:tcPr>
            <w:tcW w:w="2943" w:type="dxa"/>
            <w:vMerge/>
            <w:noWrap/>
            <w:hideMark/>
          </w:tcPr>
          <w:p w14:paraId="780DD480" w14:textId="435E93D6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459E2238" w14:textId="7EE49435" w:rsidR="006C2066" w:rsidRPr="00D4145D" w:rsidRDefault="006C2066" w:rsidP="006C2066">
            <w:pPr>
              <w:spacing w:line="276" w:lineRule="auto"/>
            </w:pPr>
            <w:r>
              <w:t>ohne Intention</w:t>
            </w:r>
          </w:p>
        </w:tc>
        <w:tc>
          <w:tcPr>
            <w:tcW w:w="5528" w:type="dxa"/>
            <w:noWrap/>
            <w:hideMark/>
          </w:tcPr>
          <w:p w14:paraId="5E939196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Auswertung.Abliegedauer.AbliegedauerAbgebrochen.Wert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B8D5CD3" w14:textId="77777777" w:rsidTr="00571432">
        <w:trPr>
          <w:trHeight w:val="450"/>
        </w:trPr>
        <w:tc>
          <w:tcPr>
            <w:tcW w:w="2943" w:type="dxa"/>
            <w:hideMark/>
          </w:tcPr>
          <w:p w14:paraId="1CEE5666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 xml:space="preserve">Stallerhebung Liegebereich </w:t>
            </w:r>
          </w:p>
        </w:tc>
        <w:tc>
          <w:tcPr>
            <w:tcW w:w="5245" w:type="dxa"/>
            <w:noWrap/>
            <w:hideMark/>
          </w:tcPr>
          <w:p w14:paraId="7E755AAC" w14:textId="77777777" w:rsidR="006C2066" w:rsidRPr="00D4145D" w:rsidRDefault="006C2066" w:rsidP="006C2066">
            <w:pPr>
              <w:spacing w:line="276" w:lineRule="auto"/>
            </w:pPr>
            <w:r w:rsidRPr="00D4145D">
              <w:t>Boxenbreite</w:t>
            </w:r>
          </w:p>
        </w:tc>
        <w:tc>
          <w:tcPr>
            <w:tcW w:w="5528" w:type="dxa"/>
            <w:noWrap/>
            <w:hideMark/>
          </w:tcPr>
          <w:p w14:paraId="77246D98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{Auswertung.Signale2.LiegeboxLiegeflBreite.Wert}</w:t>
            </w:r>
          </w:p>
        </w:tc>
      </w:tr>
      <w:tr w:rsidR="006C2066" w:rsidRPr="00D4145D" w14:paraId="592F695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92EE731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76802CA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Abstand Nackenrohr </w:t>
            </w:r>
            <w:proofErr w:type="spellStart"/>
            <w:r w:rsidRPr="00D4145D">
              <w:t>Kotstufe</w:t>
            </w:r>
            <w:proofErr w:type="spellEnd"/>
          </w:p>
        </w:tc>
        <w:tc>
          <w:tcPr>
            <w:tcW w:w="5528" w:type="dxa"/>
            <w:noWrap/>
            <w:hideMark/>
          </w:tcPr>
          <w:p w14:paraId="1C3FDDDF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{Auswertung.Signale2.LiegeboxKotstNackenrohrAbst.Wert}</w:t>
            </w:r>
          </w:p>
        </w:tc>
      </w:tr>
      <w:tr w:rsidR="006C2066" w:rsidRPr="00D4145D" w14:paraId="0E801EF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AE9D4D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7976E49" w14:textId="77777777" w:rsidR="006C2066" w:rsidRPr="00D4145D" w:rsidRDefault="006C2066" w:rsidP="006C2066">
            <w:pPr>
              <w:spacing w:line="276" w:lineRule="auto"/>
            </w:pPr>
            <w:r w:rsidRPr="00D4145D">
              <w:t>Höhe des Nackenrohres</w:t>
            </w:r>
          </w:p>
        </w:tc>
        <w:tc>
          <w:tcPr>
            <w:tcW w:w="5528" w:type="dxa"/>
            <w:noWrap/>
            <w:hideMark/>
          </w:tcPr>
          <w:p w14:paraId="176EBE1D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{Auswertung.Signale2.LiegeboxNackenrohrHoehe.Wert}</w:t>
            </w:r>
          </w:p>
        </w:tc>
      </w:tr>
      <w:tr w:rsidR="006C2066" w:rsidRPr="00D4145D" w14:paraId="02B3C2FD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431186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A817750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Höhe der </w:t>
            </w:r>
            <w:proofErr w:type="spellStart"/>
            <w:r w:rsidRPr="00D4145D">
              <w:t>Kotstufe</w:t>
            </w:r>
            <w:proofErr w:type="spellEnd"/>
          </w:p>
        </w:tc>
        <w:tc>
          <w:tcPr>
            <w:tcW w:w="5528" w:type="dxa"/>
            <w:noWrap/>
            <w:hideMark/>
          </w:tcPr>
          <w:p w14:paraId="63CB20BC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{Auswertung.Signale2.LiegeboxKotstufeHoehe.Wert}</w:t>
            </w:r>
          </w:p>
        </w:tc>
      </w:tr>
      <w:tr w:rsidR="006C2066" w:rsidRPr="00D4145D" w14:paraId="360D63A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54C0C99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118C1544" w14:textId="77777777" w:rsidR="006C2066" w:rsidRPr="00D4145D" w:rsidRDefault="006C2066" w:rsidP="006C2066">
            <w:pPr>
              <w:spacing w:line="276" w:lineRule="auto"/>
            </w:pPr>
            <w:r w:rsidRPr="00D4145D">
              <w:t>Höhe der Bugbegrenzung</w:t>
            </w:r>
          </w:p>
        </w:tc>
        <w:tc>
          <w:tcPr>
            <w:tcW w:w="5528" w:type="dxa"/>
            <w:noWrap/>
            <w:hideMark/>
          </w:tcPr>
          <w:p w14:paraId="4618875A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{Auswertung.Signale2.LiegeboxBugbegrHoehe.Wert}</w:t>
            </w:r>
          </w:p>
        </w:tc>
      </w:tr>
      <w:tr w:rsidR="006C2066" w:rsidRPr="00D4145D" w14:paraId="2AB69CE1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AB412D2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2942DB61" w14:textId="77777777" w:rsidR="006C2066" w:rsidRPr="00D4145D" w:rsidRDefault="006C2066" w:rsidP="006C2066">
            <w:pPr>
              <w:spacing w:line="276" w:lineRule="auto"/>
            </w:pPr>
            <w:r w:rsidRPr="00D4145D">
              <w:t>Länge der Liegefläche</w:t>
            </w:r>
          </w:p>
        </w:tc>
        <w:tc>
          <w:tcPr>
            <w:tcW w:w="5528" w:type="dxa"/>
            <w:noWrap/>
            <w:hideMark/>
          </w:tcPr>
          <w:p w14:paraId="04E6F0F5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{Auswertung.Signale2.LiegeboxLiegeflLaenge.Wert}</w:t>
            </w:r>
          </w:p>
        </w:tc>
      </w:tr>
      <w:tr w:rsidR="006C2066" w:rsidRPr="00D4145D" w14:paraId="608AD5E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AAD2E38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20D2E2F4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Gesamtlänge einer </w:t>
            </w:r>
            <w:proofErr w:type="spellStart"/>
            <w:r w:rsidRPr="00D4145D">
              <w:t>Wandbox</w:t>
            </w:r>
            <w:proofErr w:type="spellEnd"/>
          </w:p>
        </w:tc>
        <w:tc>
          <w:tcPr>
            <w:tcW w:w="5528" w:type="dxa"/>
            <w:noWrap/>
            <w:hideMark/>
          </w:tcPr>
          <w:p w14:paraId="55595E7D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{Auswertung.Signale2.LiegeboxWandbLaenge.Wert}</w:t>
            </w:r>
          </w:p>
        </w:tc>
      </w:tr>
      <w:tr w:rsidR="006C2066" w:rsidRPr="00D4145D" w14:paraId="02996D5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93DA9E2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5DAB1333" w14:textId="77777777" w:rsidR="006C2066" w:rsidRPr="00D4145D" w:rsidRDefault="006C2066" w:rsidP="006C2066">
            <w:pPr>
              <w:spacing w:line="276" w:lineRule="auto"/>
            </w:pPr>
            <w:r w:rsidRPr="00D4145D">
              <w:t>Gesamtlänge einer (halben) Doppelbox</w:t>
            </w:r>
          </w:p>
        </w:tc>
        <w:tc>
          <w:tcPr>
            <w:tcW w:w="5528" w:type="dxa"/>
            <w:noWrap/>
            <w:hideMark/>
          </w:tcPr>
          <w:p w14:paraId="070C6C0A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{Auswertung.Signale2.LiegeboxInnenbLaenge.Wert}</w:t>
            </w:r>
          </w:p>
        </w:tc>
      </w:tr>
      <w:tr w:rsidR="006C2066" w:rsidRPr="00D4145D" w14:paraId="712A8FFF" w14:textId="77777777" w:rsidTr="00571432">
        <w:trPr>
          <w:trHeight w:val="450"/>
        </w:trPr>
        <w:tc>
          <w:tcPr>
            <w:tcW w:w="2943" w:type="dxa"/>
            <w:vMerge w:val="restart"/>
            <w:hideMark/>
          </w:tcPr>
          <w:p w14:paraId="530359F2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Stallerhebung Fresslaufbereich</w:t>
            </w:r>
          </w:p>
        </w:tc>
        <w:tc>
          <w:tcPr>
            <w:tcW w:w="5245" w:type="dxa"/>
            <w:noWrap/>
            <w:hideMark/>
          </w:tcPr>
          <w:p w14:paraId="429E887C" w14:textId="77777777" w:rsidR="006C2066" w:rsidRPr="00D4145D" w:rsidRDefault="006C2066" w:rsidP="006C2066">
            <w:pPr>
              <w:spacing w:line="276" w:lineRule="auto"/>
            </w:pPr>
            <w:r w:rsidRPr="00D4145D">
              <w:t>Art der Begrenzung</w:t>
            </w:r>
          </w:p>
        </w:tc>
        <w:tc>
          <w:tcPr>
            <w:tcW w:w="5528" w:type="dxa"/>
            <w:noWrap/>
            <w:hideMark/>
          </w:tcPr>
          <w:p w14:paraId="56E6D948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Erfassung.StallerhebungFressLaufbereich.ArtBegrenzung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0338600F" w14:textId="77777777" w:rsidTr="00571432">
        <w:trPr>
          <w:trHeight w:val="450"/>
        </w:trPr>
        <w:tc>
          <w:tcPr>
            <w:tcW w:w="2943" w:type="dxa"/>
            <w:vMerge/>
            <w:hideMark/>
          </w:tcPr>
          <w:p w14:paraId="08E3189C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</w:p>
        </w:tc>
        <w:tc>
          <w:tcPr>
            <w:tcW w:w="5245" w:type="dxa"/>
            <w:noWrap/>
            <w:hideMark/>
          </w:tcPr>
          <w:p w14:paraId="0B33CC9A" w14:textId="77777777" w:rsidR="006C2066" w:rsidRPr="00D4145D" w:rsidRDefault="006C2066" w:rsidP="006C2066">
            <w:pPr>
              <w:spacing w:line="276" w:lineRule="auto"/>
            </w:pPr>
            <w:r w:rsidRPr="00D4145D">
              <w:t>Anzahl der Fressplätze</w:t>
            </w:r>
          </w:p>
        </w:tc>
        <w:tc>
          <w:tcPr>
            <w:tcW w:w="5528" w:type="dxa"/>
            <w:noWrap/>
            <w:hideMark/>
          </w:tcPr>
          <w:p w14:paraId="5D3CDEB3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Erfassung.StallerhebungFressLaufbereich.AnzahlFressplaetze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76DD142" w14:textId="77777777" w:rsidTr="00571432">
        <w:trPr>
          <w:trHeight w:val="450"/>
        </w:trPr>
        <w:tc>
          <w:tcPr>
            <w:tcW w:w="2943" w:type="dxa"/>
            <w:hideMark/>
          </w:tcPr>
          <w:p w14:paraId="24C9C990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6C464FEF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Abstand Boden - </w:t>
            </w:r>
            <w:proofErr w:type="spellStart"/>
            <w:r w:rsidRPr="00D4145D">
              <w:t>Trogaufkantung</w:t>
            </w:r>
            <w:proofErr w:type="spellEnd"/>
          </w:p>
        </w:tc>
        <w:tc>
          <w:tcPr>
            <w:tcW w:w="5528" w:type="dxa"/>
            <w:noWrap/>
            <w:hideMark/>
          </w:tcPr>
          <w:p w14:paraId="607584A0" w14:textId="77777777" w:rsidR="006C2066" w:rsidRPr="00D4145D" w:rsidRDefault="006C2066" w:rsidP="006C2066">
            <w:pPr>
              <w:spacing w:line="276" w:lineRule="auto"/>
            </w:pPr>
            <w:r w:rsidRPr="00D4145D">
              <w:t>{Auswertung.Signale2.FressbereichTrogHoehe.Wert}</w:t>
            </w:r>
          </w:p>
        </w:tc>
      </w:tr>
      <w:tr w:rsidR="006C2066" w:rsidRPr="00D4145D" w14:paraId="44B421F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6B01905D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60C3340" w14:textId="77777777" w:rsidR="006C2066" w:rsidRPr="00D4145D" w:rsidRDefault="006C2066" w:rsidP="006C2066">
            <w:pPr>
              <w:spacing w:line="276" w:lineRule="auto"/>
            </w:pPr>
            <w:r w:rsidRPr="00D4145D">
              <w:t>Ausführung der Sockel</w:t>
            </w:r>
          </w:p>
        </w:tc>
        <w:tc>
          <w:tcPr>
            <w:tcW w:w="5528" w:type="dxa"/>
            <w:noWrap/>
            <w:hideMark/>
          </w:tcPr>
          <w:p w14:paraId="0D16F4A5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Erfassung.StallerhebungFressLaufbereich.AusfuehrungSockel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4E12809A" w14:textId="77777777" w:rsidTr="00571432">
        <w:trPr>
          <w:trHeight w:val="450"/>
        </w:trPr>
        <w:tc>
          <w:tcPr>
            <w:tcW w:w="2943" w:type="dxa"/>
            <w:hideMark/>
          </w:tcPr>
          <w:p w14:paraId="4D884AF6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Laufbereich</w:t>
            </w:r>
          </w:p>
        </w:tc>
        <w:tc>
          <w:tcPr>
            <w:tcW w:w="5245" w:type="dxa"/>
            <w:noWrap/>
            <w:hideMark/>
          </w:tcPr>
          <w:p w14:paraId="00B0A2BA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Rutschfesttigkeit</w:t>
            </w:r>
            <w:proofErr w:type="spellEnd"/>
            <w:r w:rsidRPr="00D4145D">
              <w:t xml:space="preserve"> (Stiefeltest)</w:t>
            </w:r>
          </w:p>
        </w:tc>
        <w:tc>
          <w:tcPr>
            <w:tcW w:w="5528" w:type="dxa"/>
            <w:noWrap/>
            <w:hideMark/>
          </w:tcPr>
          <w:p w14:paraId="135F6781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Erfassung.StallerhebungFressLaufbereich.Rutschfestigkeit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0EC6AE1C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6DC76E4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2C9CA04" w14:textId="152B93CD" w:rsidR="006C2066" w:rsidRPr="00D4145D" w:rsidRDefault="006C2066" w:rsidP="006C2066">
            <w:pPr>
              <w:spacing w:line="276" w:lineRule="auto"/>
            </w:pPr>
            <w:r>
              <w:t>Trittsicherheit</w:t>
            </w:r>
          </w:p>
        </w:tc>
        <w:tc>
          <w:tcPr>
            <w:tcW w:w="5528" w:type="dxa"/>
            <w:noWrap/>
            <w:hideMark/>
          </w:tcPr>
          <w:p w14:paraId="5257D657" w14:textId="5BA1C635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F335DD">
              <w:t>Erfassung.StallerhebungFressLaufbereich.Trittsicherheit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2E6E7DF" w14:textId="77777777" w:rsidTr="00571432">
        <w:trPr>
          <w:trHeight w:val="450"/>
        </w:trPr>
        <w:tc>
          <w:tcPr>
            <w:tcW w:w="2943" w:type="dxa"/>
            <w:hideMark/>
          </w:tcPr>
          <w:p w14:paraId="77122E3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Breite Fressgang</w:t>
            </w:r>
          </w:p>
        </w:tc>
        <w:tc>
          <w:tcPr>
            <w:tcW w:w="5245" w:type="dxa"/>
            <w:noWrap/>
            <w:hideMark/>
          </w:tcPr>
          <w:p w14:paraId="0F8460E8" w14:textId="77777777" w:rsidR="006C2066" w:rsidRPr="00D4145D" w:rsidRDefault="006C2066" w:rsidP="006C2066">
            <w:pPr>
              <w:spacing w:line="276" w:lineRule="auto"/>
            </w:pPr>
            <w:r w:rsidRPr="00D4145D">
              <w:t>1.</w:t>
            </w:r>
          </w:p>
        </w:tc>
        <w:tc>
          <w:tcPr>
            <w:tcW w:w="5528" w:type="dxa"/>
            <w:noWrap/>
            <w:hideMark/>
          </w:tcPr>
          <w:p w14:paraId="6486653E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Erfassung.StallerhebungFressLaufbereich.BreiteFressgang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65F0B6D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F5A2284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7FEAE6E2" w14:textId="77777777" w:rsidR="006C2066" w:rsidRPr="00D4145D" w:rsidRDefault="006C2066" w:rsidP="006C2066">
            <w:pPr>
              <w:spacing w:line="276" w:lineRule="auto"/>
            </w:pPr>
            <w:r w:rsidRPr="00D4145D">
              <w:t>2.</w:t>
            </w:r>
          </w:p>
        </w:tc>
        <w:tc>
          <w:tcPr>
            <w:tcW w:w="5528" w:type="dxa"/>
            <w:noWrap/>
            <w:hideMark/>
          </w:tcPr>
          <w:p w14:paraId="71A8707F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Erfassung.StallerhebungFressLaufbereich.BreiteFressgang</w:t>
            </w:r>
            <w:proofErr w:type="gramEnd"/>
            <w:r w:rsidRPr="00D4145D">
              <w:t>2}</w:t>
            </w:r>
          </w:p>
        </w:tc>
      </w:tr>
      <w:tr w:rsidR="006C2066" w:rsidRPr="00D4145D" w14:paraId="11214B8D" w14:textId="77777777" w:rsidTr="00571432">
        <w:trPr>
          <w:trHeight w:val="450"/>
        </w:trPr>
        <w:tc>
          <w:tcPr>
            <w:tcW w:w="2943" w:type="dxa"/>
            <w:hideMark/>
          </w:tcPr>
          <w:p w14:paraId="5EA335F0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Breite Boxengang</w:t>
            </w:r>
          </w:p>
        </w:tc>
        <w:tc>
          <w:tcPr>
            <w:tcW w:w="5245" w:type="dxa"/>
            <w:noWrap/>
            <w:hideMark/>
          </w:tcPr>
          <w:p w14:paraId="36591E3E" w14:textId="77777777" w:rsidR="006C2066" w:rsidRPr="00D4145D" w:rsidRDefault="006C2066" w:rsidP="006C2066">
            <w:pPr>
              <w:spacing w:line="276" w:lineRule="auto"/>
            </w:pPr>
            <w:r w:rsidRPr="00D4145D">
              <w:t>1.</w:t>
            </w:r>
          </w:p>
        </w:tc>
        <w:tc>
          <w:tcPr>
            <w:tcW w:w="5528" w:type="dxa"/>
            <w:noWrap/>
            <w:hideMark/>
          </w:tcPr>
          <w:p w14:paraId="13E9F323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Erfassung.StallerhebungFressLaufbereich.BreiteBoxengang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2904D42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55C1EC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lastRenderedPageBreak/>
              <w:t> </w:t>
            </w:r>
          </w:p>
        </w:tc>
        <w:tc>
          <w:tcPr>
            <w:tcW w:w="5245" w:type="dxa"/>
            <w:noWrap/>
            <w:hideMark/>
          </w:tcPr>
          <w:p w14:paraId="7A15F88E" w14:textId="77777777" w:rsidR="006C2066" w:rsidRPr="00D4145D" w:rsidRDefault="006C2066" w:rsidP="006C2066">
            <w:pPr>
              <w:spacing w:line="276" w:lineRule="auto"/>
            </w:pPr>
            <w:r w:rsidRPr="00D4145D">
              <w:t>2.</w:t>
            </w:r>
          </w:p>
        </w:tc>
        <w:tc>
          <w:tcPr>
            <w:tcW w:w="5528" w:type="dxa"/>
            <w:noWrap/>
            <w:hideMark/>
          </w:tcPr>
          <w:p w14:paraId="37ED633C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Erfassung.StallerhebungFressLaufbereich.BreiteBoxengang</w:t>
            </w:r>
            <w:proofErr w:type="gramEnd"/>
            <w:r w:rsidRPr="00D4145D">
              <w:t>2}</w:t>
            </w:r>
          </w:p>
        </w:tc>
      </w:tr>
      <w:tr w:rsidR="006C2066" w:rsidRPr="00D4145D" w14:paraId="64C2D813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94CCB51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5220BDC3" w14:textId="77777777" w:rsidR="006C2066" w:rsidRPr="00D4145D" w:rsidRDefault="006C2066" w:rsidP="006C2066">
            <w:pPr>
              <w:spacing w:line="276" w:lineRule="auto"/>
            </w:pPr>
            <w:r w:rsidRPr="00D4145D">
              <w:t>3.</w:t>
            </w:r>
          </w:p>
        </w:tc>
        <w:tc>
          <w:tcPr>
            <w:tcW w:w="5528" w:type="dxa"/>
            <w:noWrap/>
            <w:hideMark/>
          </w:tcPr>
          <w:p w14:paraId="4D1CCBCA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Erfassung.StallerhebungFressLaufbereich.BreiteBoxengang</w:t>
            </w:r>
            <w:proofErr w:type="gramEnd"/>
            <w:r w:rsidRPr="00D4145D">
              <w:t>3}</w:t>
            </w:r>
          </w:p>
        </w:tc>
      </w:tr>
      <w:tr w:rsidR="006C2066" w:rsidRPr="00D4145D" w14:paraId="66EFADF9" w14:textId="77777777" w:rsidTr="00571432">
        <w:trPr>
          <w:trHeight w:val="450"/>
        </w:trPr>
        <w:tc>
          <w:tcPr>
            <w:tcW w:w="2943" w:type="dxa"/>
            <w:hideMark/>
          </w:tcPr>
          <w:p w14:paraId="21E84CFC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Breite Durchgang</w:t>
            </w:r>
          </w:p>
        </w:tc>
        <w:tc>
          <w:tcPr>
            <w:tcW w:w="5245" w:type="dxa"/>
            <w:noWrap/>
            <w:hideMark/>
          </w:tcPr>
          <w:p w14:paraId="67DE3197" w14:textId="77777777" w:rsidR="006C2066" w:rsidRPr="00D4145D" w:rsidRDefault="006C2066" w:rsidP="006C2066">
            <w:pPr>
              <w:spacing w:line="276" w:lineRule="auto"/>
            </w:pPr>
            <w:r w:rsidRPr="00D4145D">
              <w:t>1.</w:t>
            </w:r>
          </w:p>
        </w:tc>
        <w:tc>
          <w:tcPr>
            <w:tcW w:w="5528" w:type="dxa"/>
            <w:noWrap/>
            <w:hideMark/>
          </w:tcPr>
          <w:p w14:paraId="52216A16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spellStart"/>
            <w:proofErr w:type="gramStart"/>
            <w:r w:rsidRPr="00D4145D">
              <w:t>Erfassung.StallerhebungFressLaufbereich.BreiteDurchgang</w:t>
            </w:r>
            <w:proofErr w:type="spellEnd"/>
            <w:proofErr w:type="gramEnd"/>
            <w:r w:rsidRPr="00D4145D">
              <w:t>}</w:t>
            </w:r>
          </w:p>
        </w:tc>
      </w:tr>
      <w:tr w:rsidR="006C2066" w:rsidRPr="00D4145D" w14:paraId="132802DA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3F21D73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A607F25" w14:textId="77777777" w:rsidR="006C2066" w:rsidRPr="00D4145D" w:rsidRDefault="006C2066" w:rsidP="006C2066">
            <w:pPr>
              <w:spacing w:line="276" w:lineRule="auto"/>
            </w:pPr>
            <w:r w:rsidRPr="00D4145D">
              <w:t>2.</w:t>
            </w:r>
          </w:p>
        </w:tc>
        <w:tc>
          <w:tcPr>
            <w:tcW w:w="5528" w:type="dxa"/>
            <w:noWrap/>
            <w:hideMark/>
          </w:tcPr>
          <w:p w14:paraId="72FA9B62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Erfassung.StallerhebungFressLaufbereich.BreiteDurchgang</w:t>
            </w:r>
            <w:proofErr w:type="gramEnd"/>
            <w:r w:rsidRPr="00D4145D">
              <w:t>2}</w:t>
            </w:r>
          </w:p>
        </w:tc>
      </w:tr>
      <w:tr w:rsidR="006C2066" w:rsidRPr="00D4145D" w14:paraId="557A0078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1022F9A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BE8E895" w14:textId="77777777" w:rsidR="006C2066" w:rsidRPr="00D4145D" w:rsidRDefault="006C2066" w:rsidP="006C2066">
            <w:pPr>
              <w:spacing w:line="276" w:lineRule="auto"/>
            </w:pPr>
            <w:r w:rsidRPr="00D4145D">
              <w:t>3.</w:t>
            </w:r>
          </w:p>
        </w:tc>
        <w:tc>
          <w:tcPr>
            <w:tcW w:w="5528" w:type="dxa"/>
            <w:noWrap/>
            <w:hideMark/>
          </w:tcPr>
          <w:p w14:paraId="412F7A77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Erfassung.StallerhebungFressLaufbereich.BreiteDurchgang</w:t>
            </w:r>
            <w:proofErr w:type="gramEnd"/>
            <w:r w:rsidRPr="00D4145D">
              <w:t>3}</w:t>
            </w:r>
          </w:p>
        </w:tc>
      </w:tr>
      <w:tr w:rsidR="006C2066" w:rsidRPr="00D4145D" w14:paraId="2596B171" w14:textId="77777777" w:rsidTr="00571432">
        <w:trPr>
          <w:trHeight w:val="450"/>
        </w:trPr>
        <w:tc>
          <w:tcPr>
            <w:tcW w:w="2943" w:type="dxa"/>
            <w:hideMark/>
          </w:tcPr>
          <w:p w14:paraId="4470E23F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Fressplatz: Fressgitter</w:t>
            </w:r>
          </w:p>
        </w:tc>
        <w:tc>
          <w:tcPr>
            <w:tcW w:w="5245" w:type="dxa"/>
            <w:noWrap/>
            <w:hideMark/>
          </w:tcPr>
          <w:p w14:paraId="39A45EE2" w14:textId="77777777" w:rsidR="006C2066" w:rsidRPr="00D4145D" w:rsidRDefault="006C2066" w:rsidP="006C2066">
            <w:pPr>
              <w:spacing w:line="276" w:lineRule="auto"/>
            </w:pPr>
            <w:r w:rsidRPr="00D4145D">
              <w:t>Fressplatzbreite</w:t>
            </w:r>
          </w:p>
        </w:tc>
        <w:tc>
          <w:tcPr>
            <w:tcW w:w="5528" w:type="dxa"/>
            <w:noWrap/>
            <w:hideMark/>
          </w:tcPr>
          <w:p w14:paraId="71D8CF5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Erfassung.StallerhebungFressLaufbereich.FressplatzFressgitterFressplatzbreite</w:t>
            </w:r>
            <w:proofErr w:type="gramEnd"/>
            <w:r w:rsidRPr="00D4145D">
              <w:t>}</w:t>
            </w:r>
          </w:p>
        </w:tc>
      </w:tr>
      <w:tr w:rsidR="006C2066" w:rsidRPr="00D4145D" w14:paraId="6E53C29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2122137F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352A1A4" w14:textId="77777777" w:rsidR="006C2066" w:rsidRPr="00D4145D" w:rsidRDefault="006C2066" w:rsidP="006C2066">
            <w:pPr>
              <w:spacing w:line="276" w:lineRule="auto"/>
            </w:pPr>
            <w:r w:rsidRPr="00D4145D">
              <w:t>Höhe des Fressgitters</w:t>
            </w:r>
          </w:p>
        </w:tc>
        <w:tc>
          <w:tcPr>
            <w:tcW w:w="5528" w:type="dxa"/>
            <w:noWrap/>
            <w:hideMark/>
          </w:tcPr>
          <w:p w14:paraId="040FD46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Erfassung.StallerhebungFressLaufbereich.FressplatzFressgitterHoeheStandflaecheObereBegrenzung</w:t>
            </w:r>
            <w:proofErr w:type="gramEnd"/>
            <w:r w:rsidRPr="00D4145D">
              <w:t>}</w:t>
            </w:r>
          </w:p>
        </w:tc>
      </w:tr>
      <w:tr w:rsidR="006C2066" w:rsidRPr="00D4145D" w14:paraId="18CE2177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E5BFE08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A2D4C27" w14:textId="77777777" w:rsidR="006C2066" w:rsidRPr="00D4145D" w:rsidRDefault="006C2066" w:rsidP="006C2066">
            <w:pPr>
              <w:spacing w:line="276" w:lineRule="auto"/>
            </w:pPr>
            <w:r w:rsidRPr="00D4145D">
              <w:t>Abstand Boden-Unteren Rohr (Oberkante)</w:t>
            </w:r>
          </w:p>
        </w:tc>
        <w:tc>
          <w:tcPr>
            <w:tcW w:w="5528" w:type="dxa"/>
            <w:noWrap/>
            <w:hideMark/>
          </w:tcPr>
          <w:p w14:paraId="46CF4670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Erfassung.StallerhebungFressLaufbereich.FressplatzFressgitterHoeheStandflaecheOberkanteUnteresRohr</w:t>
            </w:r>
            <w:proofErr w:type="gramEnd"/>
            <w:r w:rsidRPr="00D4145D">
              <w:t>}</w:t>
            </w:r>
          </w:p>
        </w:tc>
      </w:tr>
      <w:tr w:rsidR="006C2066" w:rsidRPr="00D4145D" w14:paraId="1F943F4F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36E67F7D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43B5AD29" w14:textId="77777777" w:rsidR="006C2066" w:rsidRPr="00D4145D" w:rsidRDefault="006C2066" w:rsidP="006C2066">
            <w:pPr>
              <w:spacing w:line="276" w:lineRule="auto"/>
            </w:pPr>
            <w:r w:rsidRPr="00D4145D">
              <w:t>Abstand Boden-</w:t>
            </w:r>
            <w:proofErr w:type="spellStart"/>
            <w:r w:rsidRPr="00D4145D">
              <w:t>Trogaufkantung</w:t>
            </w:r>
            <w:proofErr w:type="spellEnd"/>
          </w:p>
        </w:tc>
        <w:tc>
          <w:tcPr>
            <w:tcW w:w="5528" w:type="dxa"/>
            <w:noWrap/>
            <w:hideMark/>
          </w:tcPr>
          <w:p w14:paraId="2BC0D410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Erfassung.StallerhebungFressLaufbereich.FressplatzFressgitterHoeheStandflaecheSockel</w:t>
            </w:r>
            <w:proofErr w:type="gramEnd"/>
            <w:r w:rsidRPr="00D4145D">
              <w:t>}</w:t>
            </w:r>
          </w:p>
        </w:tc>
      </w:tr>
      <w:tr w:rsidR="006C2066" w:rsidRPr="00D4145D" w14:paraId="7F86EFA2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154D76D8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57D4F856" w14:textId="77777777" w:rsidR="006C2066" w:rsidRPr="00D4145D" w:rsidRDefault="006C2066" w:rsidP="006C2066">
            <w:pPr>
              <w:spacing w:line="276" w:lineRule="auto"/>
            </w:pPr>
            <w:r w:rsidRPr="00D4145D">
              <w:t>Abstand Boden-Futtertisch</w:t>
            </w:r>
          </w:p>
        </w:tc>
        <w:tc>
          <w:tcPr>
            <w:tcW w:w="5528" w:type="dxa"/>
            <w:noWrap/>
            <w:hideMark/>
          </w:tcPr>
          <w:p w14:paraId="2047DA1B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Erfassung.StallerhebungFressLaufbereich.FressplatzFressgitterHoeheStandflaecheFuttertisch</w:t>
            </w:r>
            <w:proofErr w:type="gramEnd"/>
            <w:r w:rsidRPr="00D4145D">
              <w:t>}</w:t>
            </w:r>
          </w:p>
        </w:tc>
      </w:tr>
      <w:tr w:rsidR="006C2066" w:rsidRPr="00D4145D" w14:paraId="1C64080D" w14:textId="77777777" w:rsidTr="00571432">
        <w:trPr>
          <w:trHeight w:val="450"/>
        </w:trPr>
        <w:tc>
          <w:tcPr>
            <w:tcW w:w="2943" w:type="dxa"/>
            <w:hideMark/>
          </w:tcPr>
          <w:p w14:paraId="76A41209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Fressplatz: Nackenrohr</w:t>
            </w:r>
          </w:p>
        </w:tc>
        <w:tc>
          <w:tcPr>
            <w:tcW w:w="5245" w:type="dxa"/>
            <w:hideMark/>
          </w:tcPr>
          <w:p w14:paraId="0F54CA99" w14:textId="77777777" w:rsidR="006C2066" w:rsidRPr="00D4145D" w:rsidRDefault="006C2066" w:rsidP="006C2066">
            <w:pPr>
              <w:spacing w:line="276" w:lineRule="auto"/>
            </w:pPr>
            <w:proofErr w:type="spellStart"/>
            <w:r w:rsidRPr="00D4145D">
              <w:t>Horiz</w:t>
            </w:r>
            <w:proofErr w:type="spellEnd"/>
            <w:r w:rsidRPr="00D4145D">
              <w:t xml:space="preserve">. Abstand der </w:t>
            </w:r>
            <w:proofErr w:type="spellStart"/>
            <w:r w:rsidRPr="00D4145D">
              <w:t>Trogaufkantung</w:t>
            </w:r>
            <w:proofErr w:type="spellEnd"/>
            <w:r w:rsidRPr="00D4145D">
              <w:t>-Nackenrohr</w:t>
            </w:r>
          </w:p>
        </w:tc>
        <w:tc>
          <w:tcPr>
            <w:tcW w:w="5528" w:type="dxa"/>
            <w:noWrap/>
            <w:hideMark/>
          </w:tcPr>
          <w:p w14:paraId="42ED15A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Erfassung.StallerhebungFressLaufbereich.FressplatzNackenrohrHorizontalerAbstandTrogaufkantungNackenrohr</w:t>
            </w:r>
            <w:proofErr w:type="gramEnd"/>
            <w:r w:rsidRPr="00D4145D">
              <w:t>}</w:t>
            </w:r>
          </w:p>
        </w:tc>
      </w:tr>
      <w:tr w:rsidR="006C2066" w:rsidRPr="00D4145D" w14:paraId="67499EB0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4959B89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3A7CB52E" w14:textId="77777777" w:rsidR="006C2066" w:rsidRPr="00D4145D" w:rsidRDefault="006C2066" w:rsidP="006C2066">
            <w:pPr>
              <w:spacing w:line="276" w:lineRule="auto"/>
            </w:pPr>
            <w:r w:rsidRPr="00D4145D">
              <w:t>Höhe des Nackenrohrs</w:t>
            </w:r>
          </w:p>
        </w:tc>
        <w:tc>
          <w:tcPr>
            <w:tcW w:w="5528" w:type="dxa"/>
            <w:noWrap/>
            <w:hideMark/>
          </w:tcPr>
          <w:p w14:paraId="5D3F7A74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Erfassung.StallerhebungFressLaufbereich.FressplatzNackenrohrHoeheStandflaecheObereBegrenzung</w:t>
            </w:r>
            <w:proofErr w:type="gramEnd"/>
            <w:r w:rsidRPr="00D4145D">
              <w:t>}</w:t>
            </w:r>
          </w:p>
        </w:tc>
      </w:tr>
      <w:tr w:rsidR="006C2066" w:rsidRPr="00D4145D" w14:paraId="167CD0E8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0E59AB05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21029391" w14:textId="77777777" w:rsidR="006C2066" w:rsidRPr="00D4145D" w:rsidRDefault="006C2066" w:rsidP="006C2066">
            <w:pPr>
              <w:spacing w:line="276" w:lineRule="auto"/>
            </w:pPr>
            <w:r w:rsidRPr="00D4145D">
              <w:t xml:space="preserve">Höhe Boden </w:t>
            </w:r>
            <w:proofErr w:type="gramStart"/>
            <w:r w:rsidRPr="00D4145D">
              <w:t>zum unterem Rohr</w:t>
            </w:r>
            <w:proofErr w:type="gramEnd"/>
          </w:p>
        </w:tc>
        <w:tc>
          <w:tcPr>
            <w:tcW w:w="5528" w:type="dxa"/>
            <w:noWrap/>
            <w:hideMark/>
          </w:tcPr>
          <w:p w14:paraId="7AE3F6B7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Erfassung.StallerhebungFressLaufbereich.FressplatzNackenrohrHoeheStandflaecheOberkanteUnteresRohr</w:t>
            </w:r>
            <w:proofErr w:type="gramEnd"/>
            <w:r w:rsidRPr="00D4145D">
              <w:t>}</w:t>
            </w:r>
          </w:p>
        </w:tc>
      </w:tr>
      <w:tr w:rsidR="006C2066" w:rsidRPr="00D4145D" w14:paraId="73E0A499" w14:textId="77777777" w:rsidTr="00571432">
        <w:trPr>
          <w:trHeight w:val="450"/>
        </w:trPr>
        <w:tc>
          <w:tcPr>
            <w:tcW w:w="2943" w:type="dxa"/>
            <w:noWrap/>
            <w:hideMark/>
          </w:tcPr>
          <w:p w14:paraId="4D6702A9" w14:textId="77777777" w:rsidR="006C2066" w:rsidRPr="00D4145D" w:rsidRDefault="006C2066" w:rsidP="006C2066">
            <w:pPr>
              <w:spacing w:line="276" w:lineRule="auto"/>
              <w:rPr>
                <w:b/>
                <w:bCs/>
              </w:rPr>
            </w:pPr>
            <w:r w:rsidRPr="00D4145D">
              <w:rPr>
                <w:b/>
                <w:bCs/>
              </w:rPr>
              <w:t> </w:t>
            </w:r>
          </w:p>
        </w:tc>
        <w:tc>
          <w:tcPr>
            <w:tcW w:w="5245" w:type="dxa"/>
            <w:noWrap/>
            <w:hideMark/>
          </w:tcPr>
          <w:p w14:paraId="03DDF7F2" w14:textId="77777777" w:rsidR="006C2066" w:rsidRPr="00D4145D" w:rsidRDefault="006C2066" w:rsidP="006C2066">
            <w:pPr>
              <w:spacing w:line="276" w:lineRule="auto"/>
            </w:pPr>
            <w:r w:rsidRPr="00D4145D">
              <w:t>Abstand Boden-Futtertisch</w:t>
            </w:r>
          </w:p>
        </w:tc>
        <w:tc>
          <w:tcPr>
            <w:tcW w:w="5528" w:type="dxa"/>
            <w:noWrap/>
            <w:hideMark/>
          </w:tcPr>
          <w:p w14:paraId="757DBDA0" w14:textId="77777777" w:rsidR="006C2066" w:rsidRPr="00D4145D" w:rsidRDefault="006C2066" w:rsidP="006C2066">
            <w:pPr>
              <w:spacing w:line="276" w:lineRule="auto"/>
            </w:pPr>
            <w:r w:rsidRPr="00D4145D">
              <w:t>{</w:t>
            </w:r>
            <w:proofErr w:type="gramStart"/>
            <w:r w:rsidRPr="00D4145D">
              <w:t>Erfassung.StallerhebungFressLaufbereich.FressplatzNackenrohrHoeheStandflaecheFuttertisch</w:t>
            </w:r>
            <w:proofErr w:type="gramEnd"/>
            <w:r w:rsidRPr="00D4145D">
              <w:t>}</w:t>
            </w:r>
          </w:p>
        </w:tc>
      </w:tr>
    </w:tbl>
    <w:p w14:paraId="6500ED25" w14:textId="6F968B2A" w:rsidR="002A587C" w:rsidRDefault="002A587C" w:rsidP="00EF67D4">
      <w:pPr>
        <w:spacing w:line="276" w:lineRule="auto"/>
      </w:pPr>
    </w:p>
    <w:p w14:paraId="7D65CB95" w14:textId="454000C0" w:rsidR="002A587C" w:rsidRDefault="002A587C" w:rsidP="00EF67D4">
      <w:pPr>
        <w:spacing w:line="276" w:lineRule="auto"/>
      </w:pPr>
    </w:p>
    <w:p w14:paraId="436995B3" w14:textId="2F17B0AC" w:rsidR="002A587C" w:rsidRDefault="00711933" w:rsidP="00BB2F97">
      <w:pPr>
        <w:pStyle w:val="Bildtitel"/>
      </w:pPr>
      <w:r>
        <w:br w:type="page"/>
      </w:r>
      <w:r w:rsidR="00BB2F97">
        <w:lastRenderedPageBreak/>
        <w:t>Liegebereiche</w:t>
      </w:r>
    </w:p>
    <w:tbl>
      <w:tblPr>
        <w:tblStyle w:val="Tabellenraster"/>
        <w:tblW w:w="13858" w:type="dxa"/>
        <w:tblLook w:val="04A0" w:firstRow="1" w:lastRow="0" w:firstColumn="1" w:lastColumn="0" w:noHBand="0" w:noVBand="1"/>
      </w:tblPr>
      <w:tblGrid>
        <w:gridCol w:w="4219"/>
        <w:gridCol w:w="9639"/>
      </w:tblGrid>
      <w:tr w:rsidR="00711933" w:rsidRPr="00711933" w14:paraId="3D706795" w14:textId="77777777" w:rsidTr="00711933">
        <w:tc>
          <w:tcPr>
            <w:tcW w:w="4219" w:type="dxa"/>
          </w:tcPr>
          <w:p w14:paraId="6BA64F90" w14:textId="6AFA8C6F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proofErr w:type="spellStart"/>
            <w:r w:rsidRPr="00711933">
              <w:rPr>
                <w:rFonts w:cs="Arial"/>
              </w:rPr>
              <w:t>Boxentyp</w:t>
            </w:r>
            <w:proofErr w:type="spellEnd"/>
          </w:p>
        </w:tc>
        <w:tc>
          <w:tcPr>
            <w:tcW w:w="9639" w:type="dxa"/>
            <w:noWrap/>
          </w:tcPr>
          <w:p w14:paraId="69B8B51A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BoxBoxentyp</w:t>
            </w:r>
            <w:proofErr w:type="spellEnd"/>
            <w:proofErr w:type="gramEnd"/>
            <w:r w:rsidRPr="00711933">
              <w:t>}</w:t>
            </w:r>
          </w:p>
          <w:p w14:paraId="1A51EB33" w14:textId="79BB50B6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BoxBoxentyp</w:t>
            </w:r>
            <w:proofErr w:type="spellEnd"/>
            <w:proofErr w:type="gramEnd"/>
            <w:r w:rsidRPr="00711933">
              <w:t>}</w:t>
            </w:r>
          </w:p>
          <w:p w14:paraId="7D34840F" w14:textId="0300C55D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BoxBoxentyp</w:t>
            </w:r>
            <w:proofErr w:type="spellEnd"/>
            <w:proofErr w:type="gramEnd"/>
            <w:r w:rsidRPr="00711933">
              <w:t>}</w:t>
            </w:r>
          </w:p>
          <w:p w14:paraId="664732E8" w14:textId="526044BA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BoxBoxentyp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332DD9A9" w14:textId="77777777" w:rsidTr="00711933">
        <w:tc>
          <w:tcPr>
            <w:tcW w:w="4219" w:type="dxa"/>
          </w:tcPr>
          <w:p w14:paraId="68A9B6B2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Höhe der Bugbegrenzung</w:t>
            </w:r>
          </w:p>
          <w:p w14:paraId="1C42996C" w14:textId="51D2C373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(8 – 13 cm)</w:t>
            </w:r>
          </w:p>
        </w:tc>
        <w:tc>
          <w:tcPr>
            <w:tcW w:w="9639" w:type="dxa"/>
            <w:noWrap/>
          </w:tcPr>
          <w:p w14:paraId="2F50B535" w14:textId="77777777" w:rsidR="00711933" w:rsidRDefault="00711933" w:rsidP="00E65A93">
            <w:pPr>
              <w:spacing w:line="276" w:lineRule="auto"/>
            </w:pPr>
            <w:r w:rsidRPr="00711933">
              <w:t>{Erfassung.StallerhebungLiegebereiche[0</w:t>
            </w:r>
            <w:proofErr w:type="gramStart"/>
            <w:r w:rsidRPr="00711933">
              <w:t>].BoxHoeheBugbegrenzungLiegeflaeche</w:t>
            </w:r>
            <w:proofErr w:type="gramEnd"/>
            <w:r w:rsidRPr="00711933">
              <w:t>}</w:t>
            </w:r>
          </w:p>
          <w:p w14:paraId="3ADFE206" w14:textId="7FB42BFC" w:rsid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1</w:t>
            </w:r>
            <w:proofErr w:type="gramStart"/>
            <w:r w:rsidRPr="00711933">
              <w:t>].BoxHoeheBugbegrenzungLiegeflaeche</w:t>
            </w:r>
            <w:proofErr w:type="gramEnd"/>
            <w:r w:rsidRPr="00711933">
              <w:t>}</w:t>
            </w:r>
          </w:p>
          <w:p w14:paraId="6085F64F" w14:textId="6464DE9D" w:rsid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2</w:t>
            </w:r>
            <w:proofErr w:type="gramStart"/>
            <w:r w:rsidRPr="00711933">
              <w:t>].BoxHoeheBugbegrenzungLiegeflaeche</w:t>
            </w:r>
            <w:proofErr w:type="gramEnd"/>
            <w:r w:rsidRPr="00711933">
              <w:t>}</w:t>
            </w:r>
          </w:p>
          <w:p w14:paraId="420472FD" w14:textId="4D8950D8" w:rsidR="00711933" w:rsidRP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3</w:t>
            </w:r>
            <w:proofErr w:type="gramStart"/>
            <w:r w:rsidRPr="00711933">
              <w:t>].BoxHoeheBugbegrenzungLiegeflaeche</w:t>
            </w:r>
            <w:proofErr w:type="gramEnd"/>
            <w:r w:rsidRPr="00711933">
              <w:t>}</w:t>
            </w:r>
          </w:p>
        </w:tc>
      </w:tr>
      <w:tr w:rsidR="00711933" w:rsidRPr="00711933" w14:paraId="2EF95ACB" w14:textId="77777777" w:rsidTr="00711933">
        <w:tc>
          <w:tcPr>
            <w:tcW w:w="4219" w:type="dxa"/>
          </w:tcPr>
          <w:p w14:paraId="43F5404D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Höhe des Nackenrohrs</w:t>
            </w:r>
          </w:p>
          <w:p w14:paraId="01040562" w14:textId="32B09A4C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(≤ 135 cm)</w:t>
            </w:r>
          </w:p>
        </w:tc>
        <w:tc>
          <w:tcPr>
            <w:tcW w:w="9639" w:type="dxa"/>
            <w:noWrap/>
          </w:tcPr>
          <w:p w14:paraId="59109B6D" w14:textId="77777777" w:rsidR="00711933" w:rsidRDefault="00711933" w:rsidP="00E65A93">
            <w:pPr>
              <w:spacing w:line="276" w:lineRule="auto"/>
            </w:pPr>
            <w:r w:rsidRPr="00711933">
              <w:t>{Erfassung.StallerhebungLiegebereiche[0</w:t>
            </w:r>
            <w:proofErr w:type="gramStart"/>
            <w:r w:rsidRPr="00711933">
              <w:t>].BoxHoeheNackenrohrLiegeflaeche</w:t>
            </w:r>
            <w:proofErr w:type="gramEnd"/>
            <w:r w:rsidRPr="00711933">
              <w:t>}</w:t>
            </w:r>
          </w:p>
          <w:p w14:paraId="3F3BF609" w14:textId="23176077" w:rsid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1</w:t>
            </w:r>
            <w:proofErr w:type="gramStart"/>
            <w:r w:rsidRPr="00711933">
              <w:t>].BoxHoeheNackenrohrLiegeflaeche</w:t>
            </w:r>
            <w:proofErr w:type="gramEnd"/>
            <w:r w:rsidRPr="00711933">
              <w:t>}</w:t>
            </w:r>
          </w:p>
          <w:p w14:paraId="6AAF326A" w14:textId="711EE615" w:rsid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2</w:t>
            </w:r>
            <w:proofErr w:type="gramStart"/>
            <w:r w:rsidRPr="00711933">
              <w:t>].BoxHoeheNackenrohrLiegeflaeche</w:t>
            </w:r>
            <w:proofErr w:type="gramEnd"/>
            <w:r w:rsidRPr="00711933">
              <w:t>}</w:t>
            </w:r>
          </w:p>
          <w:p w14:paraId="124F440A" w14:textId="0CD00FC9" w:rsidR="00711933" w:rsidRP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3</w:t>
            </w:r>
            <w:proofErr w:type="gramStart"/>
            <w:r w:rsidRPr="00711933">
              <w:t>].BoxHoeheNackenrohrLiegeflaeche</w:t>
            </w:r>
            <w:proofErr w:type="gramEnd"/>
            <w:r w:rsidRPr="00711933">
              <w:t>}</w:t>
            </w:r>
          </w:p>
        </w:tc>
      </w:tr>
      <w:tr w:rsidR="00711933" w:rsidRPr="00711933" w14:paraId="2FF8623E" w14:textId="77777777" w:rsidTr="00711933">
        <w:tc>
          <w:tcPr>
            <w:tcW w:w="4219" w:type="dxa"/>
          </w:tcPr>
          <w:p w14:paraId="752F24E9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 xml:space="preserve">Höhe der </w:t>
            </w:r>
            <w:proofErr w:type="spellStart"/>
            <w:r w:rsidRPr="00711933">
              <w:rPr>
                <w:rFonts w:cs="Arial"/>
              </w:rPr>
              <w:t>Kotstufe</w:t>
            </w:r>
            <w:proofErr w:type="spellEnd"/>
          </w:p>
          <w:p w14:paraId="2F1CD754" w14:textId="1EB73313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(15 – 20 cm)</w:t>
            </w:r>
          </w:p>
        </w:tc>
        <w:tc>
          <w:tcPr>
            <w:tcW w:w="9639" w:type="dxa"/>
            <w:noWrap/>
          </w:tcPr>
          <w:p w14:paraId="29AA2122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BoxHoeheStreuschwelle</w:t>
            </w:r>
            <w:proofErr w:type="spellEnd"/>
            <w:proofErr w:type="gramEnd"/>
            <w:r w:rsidRPr="00711933">
              <w:t>}</w:t>
            </w:r>
          </w:p>
          <w:p w14:paraId="4C59B4DD" w14:textId="33766636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BoxHoeheStreuschwelle</w:t>
            </w:r>
            <w:proofErr w:type="spellEnd"/>
            <w:proofErr w:type="gramEnd"/>
            <w:r w:rsidRPr="00711933">
              <w:t>}</w:t>
            </w:r>
          </w:p>
          <w:p w14:paraId="2199180E" w14:textId="76657876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BoxHoeheStreuschwelle</w:t>
            </w:r>
            <w:proofErr w:type="spellEnd"/>
            <w:proofErr w:type="gramEnd"/>
            <w:r w:rsidRPr="00711933">
              <w:t>}</w:t>
            </w:r>
          </w:p>
          <w:p w14:paraId="007D8ED8" w14:textId="68758640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BoxHoeheStreuschwelle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3C69E2A4" w14:textId="77777777" w:rsidTr="00711933">
        <w:tc>
          <w:tcPr>
            <w:tcW w:w="4219" w:type="dxa"/>
          </w:tcPr>
          <w:p w14:paraId="6FF0B3F0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Länge der Liegefläche</w:t>
            </w:r>
          </w:p>
          <w:p w14:paraId="66DDA961" w14:textId="3FD52B73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(180 – 200 cm)</w:t>
            </w:r>
          </w:p>
        </w:tc>
        <w:tc>
          <w:tcPr>
            <w:tcW w:w="9639" w:type="dxa"/>
            <w:noWrap/>
          </w:tcPr>
          <w:p w14:paraId="72FD6A0F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BoxLaengeLiegeflaeche</w:t>
            </w:r>
            <w:proofErr w:type="spellEnd"/>
            <w:proofErr w:type="gramEnd"/>
            <w:r w:rsidRPr="00711933">
              <w:t>}</w:t>
            </w:r>
          </w:p>
          <w:p w14:paraId="25A84FA0" w14:textId="0B4B0ED9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BoxLaengeLiegeflaeche</w:t>
            </w:r>
            <w:proofErr w:type="spellEnd"/>
            <w:proofErr w:type="gramEnd"/>
            <w:r w:rsidRPr="00711933">
              <w:t>}</w:t>
            </w:r>
          </w:p>
          <w:p w14:paraId="1C9FFD06" w14:textId="698A44D6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BoxLaengeLiegeflaeche</w:t>
            </w:r>
            <w:proofErr w:type="spellEnd"/>
            <w:proofErr w:type="gramEnd"/>
            <w:r w:rsidRPr="00711933">
              <w:t>}</w:t>
            </w:r>
          </w:p>
          <w:p w14:paraId="60B7EBAB" w14:textId="552AD101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BoxLaengeLiegeflaeche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323A5B91" w14:textId="77777777" w:rsidTr="00711933">
        <w:tc>
          <w:tcPr>
            <w:tcW w:w="4219" w:type="dxa"/>
          </w:tcPr>
          <w:p w14:paraId="3B8A40BC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Breite der Box</w:t>
            </w:r>
          </w:p>
          <w:p w14:paraId="4528944E" w14:textId="669349FC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(115 – 125 cm)</w:t>
            </w:r>
          </w:p>
        </w:tc>
        <w:tc>
          <w:tcPr>
            <w:tcW w:w="9639" w:type="dxa"/>
            <w:noWrap/>
          </w:tcPr>
          <w:p w14:paraId="12745A81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BoxBoxenbreite</w:t>
            </w:r>
            <w:proofErr w:type="spellEnd"/>
            <w:proofErr w:type="gramEnd"/>
            <w:r w:rsidRPr="00711933">
              <w:t>}</w:t>
            </w:r>
          </w:p>
          <w:p w14:paraId="51D5F0EF" w14:textId="4806268F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BoxBoxenbreite</w:t>
            </w:r>
            <w:proofErr w:type="spellEnd"/>
            <w:proofErr w:type="gramEnd"/>
            <w:r w:rsidRPr="00711933">
              <w:t>}</w:t>
            </w:r>
          </w:p>
          <w:p w14:paraId="6DEEE70E" w14:textId="0112D524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BoxBoxenbreite</w:t>
            </w:r>
            <w:proofErr w:type="spellEnd"/>
            <w:proofErr w:type="gramEnd"/>
            <w:r w:rsidRPr="00711933">
              <w:t>}</w:t>
            </w:r>
          </w:p>
          <w:p w14:paraId="40CE4F4D" w14:textId="4A380F4B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BoxBoxenbreite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4F157CF5" w14:textId="77777777" w:rsidTr="00711933">
        <w:tc>
          <w:tcPr>
            <w:tcW w:w="4219" w:type="dxa"/>
          </w:tcPr>
          <w:p w14:paraId="52E08CA9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 xml:space="preserve">Gesamtlänge einer </w:t>
            </w:r>
            <w:proofErr w:type="spellStart"/>
            <w:r w:rsidRPr="00711933">
              <w:rPr>
                <w:rFonts w:cs="Arial"/>
              </w:rPr>
              <w:t>Wandbox</w:t>
            </w:r>
            <w:proofErr w:type="spellEnd"/>
          </w:p>
          <w:p w14:paraId="03D79D86" w14:textId="1F17107F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(260 – 280 cm)</w:t>
            </w:r>
          </w:p>
        </w:tc>
        <w:tc>
          <w:tcPr>
            <w:tcW w:w="9639" w:type="dxa"/>
            <w:noWrap/>
          </w:tcPr>
          <w:p w14:paraId="112038F2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BoxLaengeWandbox</w:t>
            </w:r>
            <w:proofErr w:type="spellEnd"/>
            <w:proofErr w:type="gramEnd"/>
            <w:r w:rsidRPr="00711933">
              <w:t>}</w:t>
            </w:r>
          </w:p>
          <w:p w14:paraId="169C4B55" w14:textId="6128D5F6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BoxLaengeWandbox</w:t>
            </w:r>
            <w:proofErr w:type="spellEnd"/>
            <w:proofErr w:type="gramEnd"/>
            <w:r w:rsidRPr="00711933">
              <w:t>}</w:t>
            </w:r>
          </w:p>
          <w:p w14:paraId="662B35F6" w14:textId="3BF99D3D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BoxLaengeWandbox</w:t>
            </w:r>
            <w:proofErr w:type="spellEnd"/>
            <w:proofErr w:type="gramEnd"/>
            <w:r w:rsidRPr="00711933">
              <w:t>}</w:t>
            </w:r>
          </w:p>
          <w:p w14:paraId="01C2DAFA" w14:textId="37336D3A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BoxLaengeWandbox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669C3144" w14:textId="77777777" w:rsidTr="00711933">
        <w:tc>
          <w:tcPr>
            <w:tcW w:w="4219" w:type="dxa"/>
          </w:tcPr>
          <w:p w14:paraId="7E360080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Gesamtlänge einer (halben) Doppelbox</w:t>
            </w:r>
          </w:p>
          <w:p w14:paraId="499B6577" w14:textId="7231DE9C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(240 – 260 cm)</w:t>
            </w:r>
          </w:p>
        </w:tc>
        <w:tc>
          <w:tcPr>
            <w:tcW w:w="9639" w:type="dxa"/>
            <w:noWrap/>
          </w:tcPr>
          <w:p w14:paraId="2EAD05B4" w14:textId="77777777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[0</w:t>
            </w:r>
            <w:proofErr w:type="gramStart"/>
            <w:r w:rsidRPr="00711933">
              <w:t>].</w:t>
            </w:r>
            <w:proofErr w:type="spellStart"/>
            <w:r w:rsidRPr="00711933">
              <w:t>BoxLaengeDoppelbox</w:t>
            </w:r>
            <w:proofErr w:type="spellEnd"/>
            <w:proofErr w:type="gramEnd"/>
            <w:r w:rsidRPr="00711933">
              <w:t>}</w:t>
            </w:r>
          </w:p>
          <w:p w14:paraId="446C9D56" w14:textId="44DD0463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1</w:t>
            </w:r>
            <w:proofErr w:type="gramStart"/>
            <w:r w:rsidRPr="00711933">
              <w:t>].</w:t>
            </w:r>
            <w:proofErr w:type="spellStart"/>
            <w:r w:rsidRPr="00711933">
              <w:t>BoxLaengeDoppelbox</w:t>
            </w:r>
            <w:proofErr w:type="spellEnd"/>
            <w:proofErr w:type="gramEnd"/>
            <w:r w:rsidRPr="00711933">
              <w:t>}</w:t>
            </w:r>
          </w:p>
          <w:p w14:paraId="1B2FDECF" w14:textId="4AA79C63" w:rsid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2</w:t>
            </w:r>
            <w:proofErr w:type="gramStart"/>
            <w:r w:rsidRPr="00711933">
              <w:t>].</w:t>
            </w:r>
            <w:proofErr w:type="spellStart"/>
            <w:r w:rsidRPr="00711933">
              <w:t>BoxLaengeDoppelbox</w:t>
            </w:r>
            <w:proofErr w:type="spellEnd"/>
            <w:proofErr w:type="gramEnd"/>
            <w:r w:rsidRPr="00711933">
              <w:t>}</w:t>
            </w:r>
          </w:p>
          <w:p w14:paraId="6990538E" w14:textId="4E89D010" w:rsidR="00711933" w:rsidRPr="00711933" w:rsidRDefault="00711933" w:rsidP="00E65A93">
            <w:pPr>
              <w:spacing w:line="276" w:lineRule="auto"/>
            </w:pPr>
            <w:r w:rsidRPr="00711933">
              <w:t>{</w:t>
            </w:r>
            <w:proofErr w:type="spellStart"/>
            <w:r w:rsidRPr="00711933">
              <w:t>Erfassung.StallerhebungLiegebereiche</w:t>
            </w:r>
            <w:proofErr w:type="spellEnd"/>
            <w:r w:rsidRPr="00711933">
              <w:t>[</w:t>
            </w:r>
            <w:r>
              <w:t>3</w:t>
            </w:r>
            <w:proofErr w:type="gramStart"/>
            <w:r w:rsidRPr="00711933">
              <w:t>].</w:t>
            </w:r>
            <w:proofErr w:type="spellStart"/>
            <w:r w:rsidRPr="00711933">
              <w:t>BoxLaengeDoppelbox</w:t>
            </w:r>
            <w:proofErr w:type="spellEnd"/>
            <w:proofErr w:type="gramEnd"/>
            <w:r w:rsidRPr="00711933">
              <w:t>}</w:t>
            </w:r>
          </w:p>
        </w:tc>
      </w:tr>
      <w:tr w:rsidR="00711933" w:rsidRPr="00711933" w14:paraId="3E8B8A12" w14:textId="77777777" w:rsidTr="00711933">
        <w:tc>
          <w:tcPr>
            <w:tcW w:w="4219" w:type="dxa"/>
          </w:tcPr>
          <w:p w14:paraId="71737077" w14:textId="77777777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t>Abstand Nackenrohr-</w:t>
            </w:r>
            <w:proofErr w:type="spellStart"/>
            <w:r w:rsidRPr="00711933">
              <w:rPr>
                <w:rFonts w:cs="Arial"/>
              </w:rPr>
              <w:t>Kotstufe</w:t>
            </w:r>
            <w:proofErr w:type="spellEnd"/>
          </w:p>
          <w:p w14:paraId="3FCBB036" w14:textId="3517E9DC" w:rsidR="00711933" w:rsidRPr="00711933" w:rsidRDefault="00711933" w:rsidP="00EF67D4">
            <w:pPr>
              <w:spacing w:line="276" w:lineRule="auto"/>
              <w:rPr>
                <w:rFonts w:cs="Arial"/>
              </w:rPr>
            </w:pPr>
            <w:r w:rsidRPr="00711933">
              <w:rPr>
                <w:rFonts w:cs="Arial"/>
              </w:rPr>
              <w:lastRenderedPageBreak/>
              <w:t>(155 – 165 cm)</w:t>
            </w:r>
          </w:p>
        </w:tc>
        <w:tc>
          <w:tcPr>
            <w:tcW w:w="9639" w:type="dxa"/>
            <w:noWrap/>
          </w:tcPr>
          <w:p w14:paraId="0944AA99" w14:textId="77777777" w:rsidR="00711933" w:rsidRDefault="00711933" w:rsidP="00E65A93">
            <w:pPr>
              <w:spacing w:line="276" w:lineRule="auto"/>
            </w:pPr>
            <w:r w:rsidRPr="00711933">
              <w:lastRenderedPageBreak/>
              <w:t>{Erfassung.StallerhebungLiegebereiche[0</w:t>
            </w:r>
            <w:proofErr w:type="gramStart"/>
            <w:r w:rsidRPr="00711933">
              <w:t>].BoxAbstandNackenrohrStreuschwelle</w:t>
            </w:r>
            <w:proofErr w:type="gramEnd"/>
            <w:r w:rsidRPr="00711933">
              <w:t>}</w:t>
            </w:r>
          </w:p>
          <w:p w14:paraId="008D9537" w14:textId="4A4CDCAB" w:rsidR="00711933" w:rsidRDefault="00711933" w:rsidP="00E65A93">
            <w:pPr>
              <w:spacing w:line="276" w:lineRule="auto"/>
            </w:pPr>
            <w:r w:rsidRPr="00711933">
              <w:lastRenderedPageBreak/>
              <w:t>{Erfassung.StallerhebungLiegebereiche[</w:t>
            </w:r>
            <w:r>
              <w:t>1</w:t>
            </w:r>
            <w:proofErr w:type="gramStart"/>
            <w:r w:rsidRPr="00711933">
              <w:t>].BoxAbstandNackenrohrStreuschwelle</w:t>
            </w:r>
            <w:proofErr w:type="gramEnd"/>
            <w:r w:rsidRPr="00711933">
              <w:t>}</w:t>
            </w:r>
          </w:p>
          <w:p w14:paraId="7AAE0AF7" w14:textId="6919C6B0" w:rsid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2</w:t>
            </w:r>
            <w:proofErr w:type="gramStart"/>
            <w:r w:rsidRPr="00711933">
              <w:t>].BoxAbstandNackenrohrStreuschwelle</w:t>
            </w:r>
            <w:proofErr w:type="gramEnd"/>
            <w:r w:rsidRPr="00711933">
              <w:t>}</w:t>
            </w:r>
          </w:p>
          <w:p w14:paraId="0433CEBA" w14:textId="16A8E827" w:rsidR="00711933" w:rsidRPr="00711933" w:rsidRDefault="00711933" w:rsidP="00E65A93">
            <w:pPr>
              <w:spacing w:line="276" w:lineRule="auto"/>
            </w:pPr>
            <w:r w:rsidRPr="00711933">
              <w:t>{Erfassung.StallerhebungLiegebereiche[</w:t>
            </w:r>
            <w:r>
              <w:t>3</w:t>
            </w:r>
            <w:proofErr w:type="gramStart"/>
            <w:r w:rsidRPr="00711933">
              <w:t>].BoxAbstandNackenrohrStreuschwelle</w:t>
            </w:r>
            <w:proofErr w:type="gramEnd"/>
            <w:r w:rsidRPr="00711933">
              <w:t>}</w:t>
            </w:r>
          </w:p>
        </w:tc>
      </w:tr>
    </w:tbl>
    <w:p w14:paraId="66EFBBDD" w14:textId="1606F6C9" w:rsidR="002A587C" w:rsidRDefault="002A587C" w:rsidP="00EF67D4">
      <w:pPr>
        <w:spacing w:line="276" w:lineRule="auto"/>
      </w:pPr>
    </w:p>
    <w:p w14:paraId="24364D45" w14:textId="77777777" w:rsidR="002A587C" w:rsidRPr="00AD04EE" w:rsidRDefault="002A587C" w:rsidP="00EF67D4">
      <w:pPr>
        <w:spacing w:line="276" w:lineRule="auto"/>
      </w:pPr>
    </w:p>
    <w:p w14:paraId="64A70B69" w14:textId="77777777" w:rsidR="00EF67D4" w:rsidRPr="00695C0C" w:rsidRDefault="00EF67D4" w:rsidP="002A587C">
      <w:pPr>
        <w:pStyle w:val="Bildtitel"/>
      </w:pPr>
      <w:r w:rsidRPr="00695C0C">
        <w:t>Ursachen</w:t>
      </w:r>
    </w:p>
    <w:tbl>
      <w:tblPr>
        <w:tblStyle w:val="Tabellenraster"/>
        <w:tblW w:w="8789" w:type="dxa"/>
        <w:tblInd w:w="-34" w:type="dxa"/>
        <w:tblLook w:val="04A0" w:firstRow="1" w:lastRow="0" w:firstColumn="1" w:lastColumn="0" w:noHBand="0" w:noVBand="1"/>
      </w:tblPr>
      <w:tblGrid>
        <w:gridCol w:w="8789"/>
      </w:tblGrid>
      <w:tr w:rsidR="00EF67D4" w:rsidRPr="00AD04EE" w14:paraId="421EB78A" w14:textId="77777777" w:rsidTr="00571432">
        <w:tc>
          <w:tcPr>
            <w:tcW w:w="8789" w:type="dxa"/>
          </w:tcPr>
          <w:p w14:paraId="776D95F4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[0]}</w:t>
            </w:r>
          </w:p>
        </w:tc>
      </w:tr>
      <w:tr w:rsidR="00EF67D4" w:rsidRPr="00AD04EE" w14:paraId="0E4CF708" w14:textId="77777777" w:rsidTr="00571432">
        <w:tc>
          <w:tcPr>
            <w:tcW w:w="8789" w:type="dxa"/>
          </w:tcPr>
          <w:p w14:paraId="2F73F363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[1]}</w:t>
            </w:r>
          </w:p>
        </w:tc>
      </w:tr>
      <w:tr w:rsidR="00EF67D4" w:rsidRPr="00AD04EE" w14:paraId="56FDA849" w14:textId="77777777" w:rsidTr="00571432">
        <w:tc>
          <w:tcPr>
            <w:tcW w:w="8789" w:type="dxa"/>
          </w:tcPr>
          <w:p w14:paraId="39ADAE1F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[2]}</w:t>
            </w:r>
          </w:p>
        </w:tc>
      </w:tr>
      <w:tr w:rsidR="00EF67D4" w:rsidRPr="00AD04EE" w14:paraId="691934FB" w14:textId="77777777" w:rsidTr="00571432">
        <w:tc>
          <w:tcPr>
            <w:tcW w:w="8789" w:type="dxa"/>
          </w:tcPr>
          <w:p w14:paraId="5C2DEE3B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[3]}</w:t>
            </w:r>
          </w:p>
        </w:tc>
      </w:tr>
      <w:tr w:rsidR="00EF67D4" w:rsidRPr="00AD04EE" w14:paraId="6C22C2D3" w14:textId="77777777" w:rsidTr="00571432">
        <w:tc>
          <w:tcPr>
            <w:tcW w:w="8789" w:type="dxa"/>
          </w:tcPr>
          <w:p w14:paraId="07128270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[4]}</w:t>
            </w:r>
          </w:p>
        </w:tc>
      </w:tr>
      <w:tr w:rsidR="00EF67D4" w:rsidRPr="00AD04EE" w14:paraId="65647D72" w14:textId="77777777" w:rsidTr="00571432">
        <w:tc>
          <w:tcPr>
            <w:tcW w:w="8789" w:type="dxa"/>
          </w:tcPr>
          <w:p w14:paraId="0C990514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[5]}</w:t>
            </w:r>
          </w:p>
        </w:tc>
      </w:tr>
      <w:tr w:rsidR="00EF67D4" w:rsidRPr="00AD04EE" w14:paraId="78AA843C" w14:textId="77777777" w:rsidTr="00571432">
        <w:tc>
          <w:tcPr>
            <w:tcW w:w="8789" w:type="dxa"/>
          </w:tcPr>
          <w:p w14:paraId="5B2D6C8F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[6]}</w:t>
            </w:r>
          </w:p>
        </w:tc>
      </w:tr>
      <w:tr w:rsidR="00EF67D4" w:rsidRPr="00AD04EE" w14:paraId="525EA3D2" w14:textId="77777777" w:rsidTr="00571432">
        <w:tc>
          <w:tcPr>
            <w:tcW w:w="8789" w:type="dxa"/>
          </w:tcPr>
          <w:p w14:paraId="409FED47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[7]}</w:t>
            </w:r>
          </w:p>
        </w:tc>
      </w:tr>
      <w:tr w:rsidR="00EF67D4" w:rsidRPr="00AD04EE" w14:paraId="349538D4" w14:textId="77777777" w:rsidTr="00571432">
        <w:tc>
          <w:tcPr>
            <w:tcW w:w="8789" w:type="dxa"/>
          </w:tcPr>
          <w:p w14:paraId="13BF7FC4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[8]}</w:t>
            </w:r>
          </w:p>
        </w:tc>
      </w:tr>
      <w:tr w:rsidR="00EF67D4" w:rsidRPr="00AD04EE" w14:paraId="51FC87E6" w14:textId="77777777" w:rsidTr="00571432">
        <w:tc>
          <w:tcPr>
            <w:tcW w:w="8789" w:type="dxa"/>
          </w:tcPr>
          <w:p w14:paraId="5BB1E073" w14:textId="77777777" w:rsidR="00EF67D4" w:rsidRPr="00AD04EE" w:rsidRDefault="00EF67D4" w:rsidP="00D4145D">
            <w:pPr>
              <w:rPr>
                <w:rFonts w:cs="Arial"/>
                <w:bCs/>
                <w:szCs w:val="22"/>
              </w:rPr>
            </w:pPr>
            <w:r w:rsidRPr="00AD04EE">
              <w:rPr>
                <w:rFonts w:cs="Arial"/>
                <w:bCs/>
                <w:szCs w:val="22"/>
              </w:rPr>
              <w:t>{</w:t>
            </w:r>
            <w:proofErr w:type="spellStart"/>
            <w:r w:rsidRPr="00AD04EE">
              <w:rPr>
                <w:rFonts w:cs="Arial"/>
                <w:bCs/>
                <w:szCs w:val="22"/>
              </w:rPr>
              <w:t>Auswertung.Ursachen</w:t>
            </w:r>
            <w:proofErr w:type="spellEnd"/>
            <w:r w:rsidRPr="00AD04EE">
              <w:rPr>
                <w:rFonts w:cs="Arial"/>
                <w:bCs/>
                <w:szCs w:val="22"/>
              </w:rPr>
              <w:t>[9]}</w:t>
            </w:r>
          </w:p>
        </w:tc>
      </w:tr>
    </w:tbl>
    <w:p w14:paraId="5FF66083" w14:textId="7EDE4AD3" w:rsidR="00EF67D4" w:rsidRDefault="00EF67D4" w:rsidP="00EF67D4">
      <w:pPr>
        <w:spacing w:line="288" w:lineRule="auto"/>
        <w:ind w:right="423"/>
        <w:rPr>
          <w:rFonts w:cs="Arial"/>
          <w:szCs w:val="22"/>
        </w:rPr>
      </w:pPr>
    </w:p>
    <w:p w14:paraId="30E98859" w14:textId="77777777" w:rsidR="00BB2F97" w:rsidRDefault="00BB2F97" w:rsidP="00EF67D4">
      <w:pPr>
        <w:spacing w:line="288" w:lineRule="auto"/>
        <w:ind w:right="423"/>
        <w:rPr>
          <w:rFonts w:cs="Arial"/>
          <w:szCs w:val="22"/>
        </w:rPr>
      </w:pPr>
    </w:p>
    <w:p w14:paraId="29F5692A" w14:textId="77777777" w:rsidR="00EF67D4" w:rsidRPr="00695C0C" w:rsidRDefault="00EF67D4" w:rsidP="002A587C">
      <w:pPr>
        <w:pStyle w:val="Bildtitel"/>
      </w:pPr>
      <w:r>
        <w:t>Maßnahmen</w:t>
      </w:r>
    </w:p>
    <w:tbl>
      <w:tblPr>
        <w:tblStyle w:val="Tabellenraster"/>
        <w:tblW w:w="8789" w:type="dxa"/>
        <w:tblInd w:w="-34" w:type="dxa"/>
        <w:tblLook w:val="04A0" w:firstRow="1" w:lastRow="0" w:firstColumn="1" w:lastColumn="0" w:noHBand="0" w:noVBand="1"/>
      </w:tblPr>
      <w:tblGrid>
        <w:gridCol w:w="8789"/>
      </w:tblGrid>
      <w:tr w:rsidR="00EF67D4" w:rsidRPr="00AD04EE" w14:paraId="3B50A573" w14:textId="77777777" w:rsidTr="00571432">
        <w:tc>
          <w:tcPr>
            <w:tcW w:w="8789" w:type="dxa"/>
          </w:tcPr>
          <w:p w14:paraId="46D02CBA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[0]}</w:t>
            </w:r>
          </w:p>
        </w:tc>
      </w:tr>
      <w:tr w:rsidR="00EF67D4" w:rsidRPr="00AD04EE" w14:paraId="23E2669B" w14:textId="77777777" w:rsidTr="00571432">
        <w:tc>
          <w:tcPr>
            <w:tcW w:w="8789" w:type="dxa"/>
          </w:tcPr>
          <w:p w14:paraId="1FE80A5D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[1]}</w:t>
            </w:r>
          </w:p>
        </w:tc>
      </w:tr>
      <w:tr w:rsidR="00EF67D4" w:rsidRPr="00AD04EE" w14:paraId="3C0276D3" w14:textId="77777777" w:rsidTr="00571432">
        <w:tc>
          <w:tcPr>
            <w:tcW w:w="8789" w:type="dxa"/>
          </w:tcPr>
          <w:p w14:paraId="3F871376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[2]}</w:t>
            </w:r>
          </w:p>
        </w:tc>
      </w:tr>
      <w:tr w:rsidR="00EF67D4" w:rsidRPr="00AD04EE" w14:paraId="0D632E9B" w14:textId="77777777" w:rsidTr="00571432">
        <w:tc>
          <w:tcPr>
            <w:tcW w:w="8789" w:type="dxa"/>
          </w:tcPr>
          <w:p w14:paraId="45955824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[3]}</w:t>
            </w:r>
          </w:p>
        </w:tc>
      </w:tr>
      <w:tr w:rsidR="00EF67D4" w:rsidRPr="00AD04EE" w14:paraId="58134085" w14:textId="77777777" w:rsidTr="00571432">
        <w:tc>
          <w:tcPr>
            <w:tcW w:w="8789" w:type="dxa"/>
          </w:tcPr>
          <w:p w14:paraId="30FF9566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[4]}</w:t>
            </w:r>
          </w:p>
        </w:tc>
      </w:tr>
      <w:tr w:rsidR="00EF67D4" w:rsidRPr="00AD04EE" w14:paraId="748F4F98" w14:textId="77777777" w:rsidTr="00571432">
        <w:tc>
          <w:tcPr>
            <w:tcW w:w="8789" w:type="dxa"/>
          </w:tcPr>
          <w:p w14:paraId="759F1FAE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[5]}</w:t>
            </w:r>
          </w:p>
        </w:tc>
      </w:tr>
      <w:tr w:rsidR="00EF67D4" w:rsidRPr="00AD04EE" w14:paraId="053A0421" w14:textId="77777777" w:rsidTr="00571432">
        <w:tc>
          <w:tcPr>
            <w:tcW w:w="8789" w:type="dxa"/>
          </w:tcPr>
          <w:p w14:paraId="38ED5DF3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[6]}</w:t>
            </w:r>
          </w:p>
        </w:tc>
      </w:tr>
      <w:tr w:rsidR="00EF67D4" w:rsidRPr="00AD04EE" w14:paraId="7A785C8C" w14:textId="77777777" w:rsidTr="00571432">
        <w:tc>
          <w:tcPr>
            <w:tcW w:w="8789" w:type="dxa"/>
          </w:tcPr>
          <w:p w14:paraId="1DBD1918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[7]}</w:t>
            </w:r>
          </w:p>
        </w:tc>
      </w:tr>
      <w:tr w:rsidR="00EF67D4" w:rsidRPr="00AD04EE" w14:paraId="275B21EA" w14:textId="77777777" w:rsidTr="00571432">
        <w:tc>
          <w:tcPr>
            <w:tcW w:w="8789" w:type="dxa"/>
          </w:tcPr>
          <w:p w14:paraId="768354DA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[8]}</w:t>
            </w:r>
          </w:p>
        </w:tc>
      </w:tr>
      <w:tr w:rsidR="00EF67D4" w:rsidRPr="00AD04EE" w14:paraId="60057D82" w14:textId="77777777" w:rsidTr="00571432">
        <w:tc>
          <w:tcPr>
            <w:tcW w:w="8789" w:type="dxa"/>
          </w:tcPr>
          <w:p w14:paraId="6E30C514" w14:textId="77777777" w:rsidR="00EF67D4" w:rsidRPr="00AD04EE" w:rsidRDefault="00EF67D4" w:rsidP="00D4145D">
            <w:pPr>
              <w:jc w:val="both"/>
              <w:rPr>
                <w:rFonts w:cs="Arial"/>
                <w:szCs w:val="22"/>
              </w:rPr>
            </w:pPr>
            <w:r w:rsidRPr="00AD04EE">
              <w:rPr>
                <w:rFonts w:cs="Arial"/>
                <w:szCs w:val="22"/>
              </w:rPr>
              <w:t>{</w:t>
            </w:r>
            <w:proofErr w:type="spellStart"/>
            <w:r w:rsidRPr="00AD04EE">
              <w:rPr>
                <w:rFonts w:cs="Arial"/>
                <w:szCs w:val="22"/>
              </w:rPr>
              <w:t>Auswertung.Massnahmen</w:t>
            </w:r>
            <w:proofErr w:type="spellEnd"/>
            <w:r w:rsidRPr="00AD04EE">
              <w:rPr>
                <w:rFonts w:cs="Arial"/>
                <w:szCs w:val="22"/>
              </w:rPr>
              <w:t>[9]}</w:t>
            </w:r>
          </w:p>
        </w:tc>
      </w:tr>
    </w:tbl>
    <w:p w14:paraId="5B839B8B" w14:textId="0A209660" w:rsidR="00CB24C0" w:rsidRDefault="00CB24C0" w:rsidP="00CB24C0"/>
    <w:p w14:paraId="1F35A4C3" w14:textId="77777777" w:rsidR="00BB2F97" w:rsidRDefault="00BB2F97" w:rsidP="00CB24C0"/>
    <w:p w14:paraId="598E399A" w14:textId="3C49E4D1" w:rsidR="002A587C" w:rsidRDefault="002A587C" w:rsidP="002A587C">
      <w:pPr>
        <w:pStyle w:val="Bildtitel"/>
      </w:pPr>
      <w:r>
        <w:t>Kommentare</w:t>
      </w: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EEECE1" w:themeFill="background2"/>
        <w:tblLook w:val="04A0" w:firstRow="1" w:lastRow="0" w:firstColumn="1" w:lastColumn="0" w:noHBand="0" w:noVBand="1"/>
      </w:tblPr>
      <w:tblGrid>
        <w:gridCol w:w="14710"/>
      </w:tblGrid>
      <w:tr w:rsidR="002A587C" w14:paraId="2A0D4D13" w14:textId="77777777" w:rsidTr="002A587C">
        <w:tc>
          <w:tcPr>
            <w:tcW w:w="14710" w:type="dxa"/>
            <w:shd w:val="clear" w:color="auto" w:fill="EEECE1" w:themeFill="background2"/>
          </w:tcPr>
          <w:p w14:paraId="036A8F6F" w14:textId="6A847D52" w:rsidR="002A587C" w:rsidRDefault="002A587C" w:rsidP="002A587C">
            <w:pPr>
              <w:tabs>
                <w:tab w:val="left" w:pos="3960"/>
              </w:tabs>
            </w:pPr>
            <w:r w:rsidRPr="002A587C">
              <w:t>{</w:t>
            </w:r>
            <w:proofErr w:type="spellStart"/>
            <w:proofErr w:type="gramStart"/>
            <w:r w:rsidRPr="002A587C">
              <w:t>Erfassung.Kommentar.Kommentar</w:t>
            </w:r>
            <w:proofErr w:type="spellEnd"/>
            <w:proofErr w:type="gramEnd"/>
            <w:r w:rsidRPr="002A587C">
              <w:t>}</w:t>
            </w:r>
          </w:p>
        </w:tc>
      </w:tr>
    </w:tbl>
    <w:p w14:paraId="793D8CA1" w14:textId="77777777" w:rsidR="002A587C" w:rsidRDefault="002A587C" w:rsidP="00CB24C0"/>
    <w:p w14:paraId="26B80D14" w14:textId="77777777" w:rsidR="002A587C" w:rsidRDefault="002A587C" w:rsidP="00CB24C0"/>
    <w:p w14:paraId="307344A2" w14:textId="18A82773" w:rsidR="00CB24C0" w:rsidRPr="00CB24C0" w:rsidRDefault="00CB24C0" w:rsidP="00CB24C0">
      <w:pPr>
        <w:pStyle w:val="berschrift1"/>
        <w:rPr>
          <w:rFonts w:cs="Times New Roman"/>
          <w:sz w:val="22"/>
          <w:szCs w:val="24"/>
        </w:rPr>
      </w:pPr>
      <w:r>
        <w:br w:type="page"/>
      </w:r>
      <w:r w:rsidRPr="00CB24C0">
        <w:lastRenderedPageBreak/>
        <w:t>Screenshots</w:t>
      </w:r>
    </w:p>
    <w:p w14:paraId="65BF6EDE" w14:textId="410B8699" w:rsidR="00AD04EE" w:rsidRPr="00695C0C" w:rsidRDefault="000C5CCA" w:rsidP="00962A47">
      <w:pPr>
        <w:pStyle w:val="Bildtitel"/>
      </w:pPr>
      <w:r>
        <w:t>Betriebsdaten – Einstieg</w:t>
      </w:r>
    </w:p>
    <w:p w14:paraId="51E894DC" w14:textId="0E799AC5" w:rsidR="00B314A4" w:rsidRDefault="00DA00BE" w:rsidP="00AD04E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09427FB8" wp14:editId="53195909">
            <wp:extent cx="8960400" cy="5475600"/>
            <wp:effectExtent l="0" t="0" r="0" b="0"/>
            <wp:docPr id="3" name="Grafik 3" descr="ErfassungBesuchsda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3" descr="ErfassungBesuchsdaten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0400" cy="547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42B55" w14:textId="29CF6A83" w:rsidR="00615D7B" w:rsidRPr="00695C0C" w:rsidRDefault="00DA00BE" w:rsidP="00962A47">
      <w:pPr>
        <w:pStyle w:val="Bildtitel"/>
      </w:pPr>
      <w:r>
        <w:br w:type="page"/>
      </w:r>
      <w:r w:rsidR="00615D7B" w:rsidRPr="00695C0C">
        <w:lastRenderedPageBreak/>
        <w:t>Betriebsdaten – Allgemein</w:t>
      </w:r>
    </w:p>
    <w:p w14:paraId="4530C6A3" w14:textId="6CD6DCA9" w:rsidR="00B314A4" w:rsidRDefault="000C5CCA" w:rsidP="00AD04EE">
      <w:pPr>
        <w:spacing w:line="288" w:lineRule="auto"/>
        <w:ind w:right="423"/>
        <w:rPr>
          <w:rFonts w:cs="Arial"/>
          <w:bCs/>
          <w:szCs w:val="22"/>
        </w:rPr>
      </w:pPr>
      <w:r>
        <w:rPr>
          <w:noProof/>
        </w:rPr>
        <w:drawing>
          <wp:inline distT="0" distB="0" distL="0" distR="0" wp14:anchorId="36102381" wp14:editId="0F4F35FD">
            <wp:extent cx="9468000" cy="5788800"/>
            <wp:effectExtent l="0" t="0" r="0" b="0"/>
            <wp:docPr id="4" name="Grafik 4" descr="ErfassungBetriebsda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rfassungBetriebsdaten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8000" cy="578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DC2A16" w14:textId="18279E3C" w:rsidR="00615D7B" w:rsidRPr="00695C0C" w:rsidRDefault="00695C0C" w:rsidP="00962A47">
      <w:pPr>
        <w:pStyle w:val="Bildtitel"/>
      </w:pPr>
      <w:r>
        <w:br w:type="page"/>
      </w:r>
      <w:r w:rsidR="00615D7B" w:rsidRPr="00695C0C">
        <w:lastRenderedPageBreak/>
        <w:t>Haltung und Management</w:t>
      </w:r>
      <w:r w:rsidR="00FB1C39">
        <w:t xml:space="preserve"> – Funktionsbereiche</w:t>
      </w:r>
    </w:p>
    <w:p w14:paraId="33477E89" w14:textId="64B13E24" w:rsidR="00615D7B" w:rsidRDefault="00962A47" w:rsidP="00AD04E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506D82D3" wp14:editId="6385D85F">
            <wp:extent cx="9464400" cy="5785200"/>
            <wp:effectExtent l="0" t="0" r="3810" b="6350"/>
            <wp:docPr id="5" name="Grafik 5" descr="ErfassungHaltungManagementFu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 descr="ErfassungHaltungManagementFunk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29834" w14:textId="11DD7F79" w:rsidR="00FB1C39" w:rsidRPr="00695C0C" w:rsidRDefault="00962A47" w:rsidP="00962A47">
      <w:pPr>
        <w:pStyle w:val="Bildtitel"/>
      </w:pPr>
      <w:r>
        <w:br w:type="page"/>
      </w:r>
      <w:r w:rsidR="00FB1C39" w:rsidRPr="00695C0C">
        <w:lastRenderedPageBreak/>
        <w:t>Haltung und Management</w:t>
      </w:r>
      <w:r w:rsidR="00FB1C39">
        <w:t xml:space="preserve"> – Hygiene + Komfort</w:t>
      </w:r>
    </w:p>
    <w:p w14:paraId="6DE5AF78" w14:textId="5498BB7A" w:rsidR="00FB1C39" w:rsidRDefault="00962A47" w:rsidP="00FB1C39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6B54393B" wp14:editId="20CAA402">
            <wp:extent cx="9464400" cy="5785200"/>
            <wp:effectExtent l="0" t="0" r="0" b="0"/>
            <wp:docPr id="6" name="Grafik 6" descr="ErfassungHaltungManagementKoH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 descr="ErfassungHaltungManagementKoH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3BF18" w14:textId="46F508DB" w:rsidR="002A04E7" w:rsidRDefault="00CB24C0" w:rsidP="002A04E7">
      <w:pPr>
        <w:pStyle w:val="Bildtitel"/>
        <w:rPr>
          <w:noProof/>
        </w:rPr>
      </w:pPr>
      <w:r>
        <w:br w:type="page"/>
      </w:r>
      <w:r w:rsidR="00D93457">
        <w:lastRenderedPageBreak/>
        <w:t>Betrieb</w:t>
      </w:r>
      <w:r w:rsidR="002A04E7" w:rsidRPr="00695C0C">
        <w:t xml:space="preserve"> und </w:t>
      </w:r>
      <w:r w:rsidR="002A04E7" w:rsidRPr="002A04E7">
        <w:t>Management</w:t>
      </w:r>
      <w:r w:rsidR="002A04E7">
        <w:t xml:space="preserve"> – Signale</w:t>
      </w:r>
    </w:p>
    <w:p w14:paraId="6ACFCC92" w14:textId="68D88A6B" w:rsidR="00CC77F0" w:rsidRPr="00CC77F0" w:rsidRDefault="00FB2AD4" w:rsidP="00CC77F0">
      <w:r>
        <w:rPr>
          <w:noProof/>
        </w:rPr>
        <w:drawing>
          <wp:inline distT="0" distB="0" distL="0" distR="0" wp14:anchorId="07FD8619" wp14:editId="19029EFF">
            <wp:extent cx="9464400" cy="5785200"/>
            <wp:effectExtent l="0" t="0" r="0" b="0"/>
            <wp:docPr id="43" name="Grafik 43" descr="AuswertungSignal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Grafik 43" descr="AuswertungSignale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814E2" w14:textId="4DB30BCD" w:rsidR="00F25A8D" w:rsidRPr="00962A47" w:rsidRDefault="00CB24C0" w:rsidP="00CC77F0">
      <w:pPr>
        <w:pStyle w:val="Bildtitel"/>
      </w:pPr>
      <w:r>
        <w:br w:type="page"/>
      </w:r>
      <w:r w:rsidR="00962A47" w:rsidRPr="00962A47">
        <w:lastRenderedPageBreak/>
        <w:t>Aufenthaltsort der Kühe</w:t>
      </w:r>
    </w:p>
    <w:p w14:paraId="7A362885" w14:textId="7B2D16BB" w:rsidR="00F25A8D" w:rsidRDefault="00962A47" w:rsidP="00F25A8D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1A76B447" wp14:editId="149A4DF1">
            <wp:extent cx="9464400" cy="5785200"/>
            <wp:effectExtent l="0" t="0" r="0" b="0"/>
            <wp:docPr id="12" name="Grafik 12" descr="ErfassungAufenthaltsortKue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 descr="ErfassungAufenthaltsortKueh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E0F87" w14:textId="7B3670CD" w:rsidR="00CB24C0" w:rsidRDefault="00CB24C0" w:rsidP="00F25A8D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783056A2" w14:textId="77777777" w:rsidR="00CC77F0" w:rsidRDefault="006F3E2E" w:rsidP="00CC77F0">
      <w:r>
        <w:rPr>
          <w:noProof/>
        </w:rPr>
        <w:drawing>
          <wp:inline distT="0" distB="0" distL="0" distR="0" wp14:anchorId="6F6482DF" wp14:editId="27BCD032">
            <wp:extent cx="9464400" cy="5785200"/>
            <wp:effectExtent l="0" t="0" r="3810" b="6350"/>
            <wp:docPr id="25" name="Grafik 25" descr="AuswertungAufenthaltsortKue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Grafik 25" descr="AuswertungAufenthaltsortKueh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F91BF" w14:textId="75D49A4C" w:rsidR="0052303B" w:rsidRDefault="00962A47" w:rsidP="00CC77F0">
      <w:pPr>
        <w:pStyle w:val="Bildtitel"/>
      </w:pPr>
      <w:r>
        <w:br w:type="page"/>
      </w:r>
      <w:r w:rsidR="0052303B">
        <w:lastRenderedPageBreak/>
        <w:t>Liegeboxen – Akzeptanz und LKI</w:t>
      </w:r>
    </w:p>
    <w:p w14:paraId="54EE1270" w14:textId="5C07DEF7" w:rsidR="0052303B" w:rsidRDefault="0052303B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566B324A" wp14:editId="7EACDDF4">
            <wp:extent cx="9464400" cy="5785200"/>
            <wp:effectExtent l="0" t="0" r="0" b="0"/>
            <wp:docPr id="14" name="Grafik 14" descr="ErfassungLiegeboxenKomfort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ErfassungLiegeboxenKomfortIndex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19999" w14:textId="196E63B1" w:rsidR="00CB24C0" w:rsidRDefault="00CB24C0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37AFFEF4" w14:textId="77777777" w:rsidR="00CC77F0" w:rsidRDefault="006F3E2E" w:rsidP="00CC77F0">
      <w:r>
        <w:rPr>
          <w:noProof/>
        </w:rPr>
        <w:drawing>
          <wp:inline distT="0" distB="0" distL="0" distR="0" wp14:anchorId="4F8FC21F" wp14:editId="7B7D182C">
            <wp:extent cx="9464400" cy="5785200"/>
            <wp:effectExtent l="0" t="0" r="3810" b="6350"/>
            <wp:docPr id="30" name="Grafik 30" descr="AuswertungLiegeboxenKomfort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rafik 30" descr="AuswertungLiegeboxenKomfortIndex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2E378" w14:textId="15068F31" w:rsidR="0052303B" w:rsidRDefault="00CC77F0" w:rsidP="00CC77F0">
      <w:pPr>
        <w:pStyle w:val="Bildtitel"/>
      </w:pPr>
      <w:r>
        <w:br w:type="page"/>
      </w:r>
      <w:r>
        <w:lastRenderedPageBreak/>
        <w:t>L</w:t>
      </w:r>
      <w:r w:rsidR="0052303B">
        <w:t>iegeposition</w:t>
      </w:r>
    </w:p>
    <w:p w14:paraId="0B7277F7" w14:textId="161EEFBF" w:rsidR="0052303B" w:rsidRDefault="0052303B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03215ABC" wp14:editId="48CBDDD0">
            <wp:extent cx="9464400" cy="5785200"/>
            <wp:effectExtent l="0" t="0" r="0" b="0"/>
            <wp:docPr id="16" name="Grafik 16" descr="ErfassungLiegepositionKue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Grafik 16" descr="ErfassungLiegepositionKuehe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E01D3F" w14:textId="1FCECFD5" w:rsidR="00CB24C0" w:rsidRDefault="00CB24C0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07E1A452" w14:textId="77777777" w:rsidR="00CC77F0" w:rsidRDefault="006F3E2E" w:rsidP="00CC77F0">
      <w:r>
        <w:rPr>
          <w:noProof/>
        </w:rPr>
        <w:drawing>
          <wp:inline distT="0" distB="0" distL="0" distR="0" wp14:anchorId="79CE8840" wp14:editId="31D897AB">
            <wp:extent cx="9464400" cy="5785200"/>
            <wp:effectExtent l="0" t="0" r="3810" b="6350"/>
            <wp:docPr id="31" name="Grafik 31" descr="AuswertungLiegepositionKueh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 descr="AuswertungLiegepositionKueh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E5F2" w14:textId="7669A50B" w:rsidR="0052303B" w:rsidRDefault="00CC77F0" w:rsidP="00CC77F0">
      <w:pPr>
        <w:pStyle w:val="Bildtitel"/>
      </w:pPr>
      <w:r>
        <w:br w:type="page"/>
      </w:r>
      <w:r w:rsidR="0052303B">
        <w:lastRenderedPageBreak/>
        <w:t>Zustand der Liegeboxen</w:t>
      </w:r>
    </w:p>
    <w:p w14:paraId="1F5A012F" w14:textId="2D3842CD" w:rsidR="0052303B" w:rsidRDefault="0052303B" w:rsidP="00CC77F0">
      <w:r>
        <w:rPr>
          <w:noProof/>
        </w:rPr>
        <w:drawing>
          <wp:inline distT="0" distB="0" distL="0" distR="0" wp14:anchorId="2F912615" wp14:editId="50095E49">
            <wp:extent cx="9464400" cy="5785200"/>
            <wp:effectExtent l="0" t="0" r="3810" b="6350"/>
            <wp:docPr id="17" name="Grafik 17" descr="ErfassungZustandLiegebox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Grafik 17" descr="ErfassungZustandLiegeboxen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677D67" w14:textId="3742BB79" w:rsidR="00CB24C0" w:rsidRDefault="00CB24C0" w:rsidP="00CC77F0">
      <w:r>
        <w:br w:type="page"/>
      </w:r>
    </w:p>
    <w:p w14:paraId="471105D0" w14:textId="7318C5D7" w:rsidR="00B02053" w:rsidRDefault="006F3E2E" w:rsidP="00B02053">
      <w:r>
        <w:rPr>
          <w:noProof/>
        </w:rPr>
        <w:drawing>
          <wp:inline distT="0" distB="0" distL="0" distR="0" wp14:anchorId="798EED53" wp14:editId="5F3EDA7B">
            <wp:extent cx="9464400" cy="5785200"/>
            <wp:effectExtent l="0" t="0" r="3810" b="6350"/>
            <wp:docPr id="32" name="Grafik 32" descr="AuswertungZustandLiegebox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Grafik 32" descr="AuswertungZustandLiegeboxen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34996" w14:textId="3873A1C0" w:rsidR="0052303B" w:rsidRDefault="00B02053" w:rsidP="00B02053">
      <w:pPr>
        <w:pStyle w:val="Bildtitel"/>
      </w:pPr>
      <w:r>
        <w:br w:type="page"/>
      </w:r>
      <w:r w:rsidR="006F3E2E">
        <w:lastRenderedPageBreak/>
        <w:t xml:space="preserve">Laufverhalten und </w:t>
      </w:r>
      <w:proofErr w:type="spellStart"/>
      <w:r w:rsidR="006F3E2E">
        <w:t>Abliegedauer</w:t>
      </w:r>
      <w:proofErr w:type="spellEnd"/>
    </w:p>
    <w:p w14:paraId="243B1440" w14:textId="186ABBAC" w:rsidR="006F3E2E" w:rsidRDefault="006F3E2E" w:rsidP="00CC77F0">
      <w:r>
        <w:rPr>
          <w:noProof/>
        </w:rPr>
        <w:drawing>
          <wp:inline distT="0" distB="0" distL="0" distR="0" wp14:anchorId="31D0032E" wp14:editId="1272FBAD">
            <wp:extent cx="9464400" cy="5785200"/>
            <wp:effectExtent l="0" t="0" r="3810" b="6350"/>
            <wp:docPr id="19" name="Grafik 19" descr="ErfassungLaufverhaltenAbliegedau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 descr="ErfassungLaufverhaltenAbliegedauer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E84FC" w14:textId="029F1D6B" w:rsidR="00B02053" w:rsidRPr="006F3E2E" w:rsidRDefault="00CB24C0" w:rsidP="00CC77F0">
      <w:r>
        <w:br w:type="page"/>
      </w:r>
    </w:p>
    <w:p w14:paraId="63AC9C89" w14:textId="77777777" w:rsidR="00FB2AD4" w:rsidRDefault="006F3E2E" w:rsidP="00CC77F0">
      <w:r>
        <w:rPr>
          <w:noProof/>
        </w:rPr>
        <w:drawing>
          <wp:inline distT="0" distB="0" distL="0" distR="0" wp14:anchorId="4360EFC8" wp14:editId="460703F0">
            <wp:extent cx="9464400" cy="5785200"/>
            <wp:effectExtent l="0" t="0" r="3810" b="6350"/>
            <wp:docPr id="36" name="Grafik 36" descr="AuswertungLaufverhal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Grafik 36" descr="AuswertungLaufverhalten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44BBC" w14:textId="2F3086AC" w:rsidR="00FB2AD4" w:rsidRDefault="00B02053" w:rsidP="00B02053">
      <w:r>
        <w:br w:type="page"/>
      </w:r>
    </w:p>
    <w:p w14:paraId="7E774EE8" w14:textId="7D6DF2CC" w:rsidR="00FB2AD4" w:rsidRDefault="00FB2AD4" w:rsidP="00CC77F0">
      <w:r>
        <w:rPr>
          <w:noProof/>
        </w:rPr>
        <w:drawing>
          <wp:inline distT="0" distB="0" distL="0" distR="0" wp14:anchorId="08B43C2A" wp14:editId="39BD0D68">
            <wp:extent cx="9464400" cy="5785200"/>
            <wp:effectExtent l="0" t="0" r="3810" b="6350"/>
            <wp:docPr id="37" name="Grafik 37" descr="AuswertungAbliegedau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Grafik 37" descr="AuswertungAbliegedauer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8324E" w14:textId="3CEA2AC3" w:rsidR="0052303B" w:rsidRDefault="0052303B" w:rsidP="006F3E2E">
      <w:pPr>
        <w:pStyle w:val="Bildtitel"/>
      </w:pPr>
      <w:r>
        <w:br w:type="page"/>
      </w:r>
      <w:r w:rsidR="006F3E2E">
        <w:lastRenderedPageBreak/>
        <w:t>Stallerhebung Liegebereich</w:t>
      </w:r>
    </w:p>
    <w:p w14:paraId="72BA2A7A" w14:textId="54AD9DB0" w:rsidR="006F3E2E" w:rsidRDefault="006F3E2E" w:rsidP="00CC77F0">
      <w:r>
        <w:rPr>
          <w:noProof/>
        </w:rPr>
        <w:drawing>
          <wp:inline distT="0" distB="0" distL="0" distR="0" wp14:anchorId="01AD6870" wp14:editId="67464DEE">
            <wp:extent cx="9464400" cy="5785200"/>
            <wp:effectExtent l="0" t="0" r="0" b="0"/>
            <wp:docPr id="20" name="Grafik 20" descr="ErfassungStallerhebungLiegebereich[*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 descr="ErfassungStallerhebungLiegebereich[*]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874780" w14:textId="17CEB5D2" w:rsidR="00B02053" w:rsidRPr="006F3E2E" w:rsidRDefault="00B02053" w:rsidP="00CC77F0">
      <w:r>
        <w:br w:type="page"/>
      </w:r>
    </w:p>
    <w:p w14:paraId="0CD4A43E" w14:textId="77777777" w:rsidR="00B02053" w:rsidRDefault="00FB2AD4" w:rsidP="00B02053">
      <w:r>
        <w:rPr>
          <w:noProof/>
        </w:rPr>
        <w:drawing>
          <wp:inline distT="0" distB="0" distL="0" distR="0" wp14:anchorId="79E6B22F" wp14:editId="1C0857E4">
            <wp:extent cx="9464400" cy="5785200"/>
            <wp:effectExtent l="0" t="0" r="0" b="0"/>
            <wp:docPr id="38" name="Grafik 38" descr="AuswertungSignal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Grafik 38" descr="AuswertungSignale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9F0A3" w14:textId="73AB4721" w:rsidR="006F3E2E" w:rsidRDefault="006F3E2E" w:rsidP="00B02053">
      <w:pPr>
        <w:pStyle w:val="Bildtitel"/>
      </w:pPr>
      <w:r>
        <w:br w:type="page"/>
      </w:r>
      <w:r>
        <w:lastRenderedPageBreak/>
        <w:t>Stallerhebung Fress- und Laufbereich</w:t>
      </w:r>
    </w:p>
    <w:p w14:paraId="510F7F09" w14:textId="1394E47D" w:rsidR="006F3E2E" w:rsidRDefault="006F3E2E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61BF0686" wp14:editId="59B3A699">
            <wp:extent cx="9464400" cy="5785200"/>
            <wp:effectExtent l="0" t="0" r="0" b="0"/>
            <wp:docPr id="21" name="Grafik 21" descr="ErfassungStallerhebungFressLaufberei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Grafik 21" descr="ErfassungStallerhebungFressLaufbereich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E4236" w14:textId="2BAF7F90" w:rsidR="00B02053" w:rsidRDefault="00D93457" w:rsidP="00D93457">
      <w:pPr>
        <w:pStyle w:val="Bildtitel"/>
      </w:pPr>
      <w:r>
        <w:br w:type="page"/>
      </w:r>
      <w:r>
        <w:lastRenderedPageBreak/>
        <w:t>Stallerhebung – Signale</w:t>
      </w:r>
    </w:p>
    <w:p w14:paraId="351AACB4" w14:textId="77777777" w:rsidR="00B02053" w:rsidRDefault="00FB2AD4" w:rsidP="00B02053">
      <w:r>
        <w:rPr>
          <w:noProof/>
        </w:rPr>
        <w:drawing>
          <wp:inline distT="0" distB="0" distL="0" distR="0" wp14:anchorId="685BD35A" wp14:editId="5C0B1C03">
            <wp:extent cx="9464400" cy="5785200"/>
            <wp:effectExtent l="0" t="0" r="0" b="0"/>
            <wp:docPr id="39" name="Grafik 39" descr="AuswertungSignal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Grafik 39" descr="AuswertungSignale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65E598" w14:textId="3C201036" w:rsidR="006F3E2E" w:rsidRDefault="006F3E2E" w:rsidP="00B02053">
      <w:pPr>
        <w:pStyle w:val="Bildtitel"/>
      </w:pPr>
      <w:r>
        <w:br w:type="page"/>
      </w:r>
      <w:r>
        <w:lastRenderedPageBreak/>
        <w:t xml:space="preserve">Verhaltensbeobachtung – </w:t>
      </w:r>
      <w:proofErr w:type="spellStart"/>
      <w:r>
        <w:t>MobilityCheck</w:t>
      </w:r>
      <w:proofErr w:type="spellEnd"/>
    </w:p>
    <w:p w14:paraId="4F90B444" w14:textId="24B2A2B9" w:rsidR="006F3E2E" w:rsidRDefault="006F3E2E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0D7D42F8" wp14:editId="313E9687">
            <wp:extent cx="9464400" cy="5785200"/>
            <wp:effectExtent l="0" t="0" r="3810" b="6350"/>
            <wp:docPr id="22" name="Grafik 22" descr="ErfassungMobilityCheckVerhal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Grafik 22" descr="ErfassungMobilityCheckVerhalten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194901" w14:textId="396FFA21" w:rsidR="00B02053" w:rsidRDefault="00D93457" w:rsidP="00962A47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28F411F7" w14:textId="77777777" w:rsidR="00B02053" w:rsidRDefault="00FB2AD4" w:rsidP="00B02053">
      <w:r>
        <w:rPr>
          <w:noProof/>
        </w:rPr>
        <w:drawing>
          <wp:inline distT="0" distB="0" distL="0" distR="0" wp14:anchorId="5DB0BC5F" wp14:editId="512A27E1">
            <wp:extent cx="9464400" cy="5785200"/>
            <wp:effectExtent l="0" t="0" r="3810" b="6350"/>
            <wp:docPr id="40" name="Grafik 40" descr="AuswertungMCVerhalt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Grafik 40" descr="AuswertungMCVerhalten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BA292" w14:textId="0912953E" w:rsidR="00FB1C39" w:rsidRDefault="006F3E2E" w:rsidP="006F3E2E">
      <w:pPr>
        <w:pStyle w:val="Bildtitel"/>
      </w:pPr>
      <w:r>
        <w:br w:type="page"/>
      </w:r>
      <w:r>
        <w:lastRenderedPageBreak/>
        <w:t>Einzeltiererfassung</w:t>
      </w:r>
    </w:p>
    <w:p w14:paraId="64146D0A" w14:textId="3661EB2D" w:rsidR="006F3E2E" w:rsidRDefault="006F3E2E" w:rsidP="006F3E2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61FB7D95" wp14:editId="4921810C">
            <wp:extent cx="9464400" cy="5785200"/>
            <wp:effectExtent l="0" t="0" r="0" b="6350"/>
            <wp:docPr id="23" name="Grafik 23" descr="ErfassungEinzelKu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 descr="ErfassungEinzelKuh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7EAE5" w14:textId="17DB9CC8" w:rsidR="00B02053" w:rsidRDefault="00D93457" w:rsidP="006F3E2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254CD280" w14:textId="0F344634" w:rsidR="001D52D8" w:rsidRDefault="00FB2AD4" w:rsidP="006F3E2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1A5813CC" wp14:editId="52EB61DB">
            <wp:extent cx="9464400" cy="5785200"/>
            <wp:effectExtent l="0" t="0" r="3810" b="6350"/>
            <wp:docPr id="41" name="Grafik 41" descr="AuswertungSauberke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Grafik 41" descr="AuswertungSauberkeit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21188" w14:textId="71F35595" w:rsidR="006F3E2E" w:rsidRDefault="00D93457" w:rsidP="006F3E2E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szCs w:val="22"/>
        </w:rPr>
        <w:br w:type="page"/>
      </w:r>
    </w:p>
    <w:p w14:paraId="507B244A" w14:textId="1F2BFCEE" w:rsidR="001D52D8" w:rsidRDefault="00FB2AD4" w:rsidP="00615D7B">
      <w:pPr>
        <w:spacing w:line="288" w:lineRule="auto"/>
        <w:ind w:right="423"/>
        <w:rPr>
          <w:rFonts w:cs="Arial"/>
          <w:bCs/>
          <w:szCs w:val="22"/>
        </w:rPr>
      </w:pPr>
      <w:r>
        <w:rPr>
          <w:rFonts w:cs="Arial"/>
          <w:bCs/>
          <w:noProof/>
          <w:szCs w:val="22"/>
        </w:rPr>
        <w:drawing>
          <wp:inline distT="0" distB="0" distL="0" distR="0" wp14:anchorId="2C39757C" wp14:editId="2560988E">
            <wp:extent cx="9464400" cy="5785200"/>
            <wp:effectExtent l="0" t="0" r="0" b="0"/>
            <wp:docPr id="42" name="Grafik 42" descr="AuswertungTechnopathi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Grafik 42" descr="AuswertungTechnopathien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4400" cy="578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E8EC3" w14:textId="29CF3F74" w:rsidR="00186BAD" w:rsidRPr="00695C0C" w:rsidRDefault="00186BAD" w:rsidP="00EF67D4">
      <w:pPr>
        <w:pStyle w:val="berschrift1"/>
      </w:pPr>
      <w:r>
        <w:br w:type="page"/>
      </w:r>
      <w:r w:rsidR="00EF67D4">
        <w:lastRenderedPageBreak/>
        <w:t>Fotos</w:t>
      </w:r>
    </w:p>
    <w:p w14:paraId="63B7BE1B" w14:textId="77777777" w:rsidR="00186BAD" w:rsidRDefault="008E3150" w:rsidP="00695C0C">
      <w:pPr>
        <w:spacing w:line="288" w:lineRule="auto"/>
        <w:ind w:right="423"/>
        <w:jc w:val="both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411FC2DD" wp14:editId="14F576BF">
            <wp:extent cx="6425516" cy="4820478"/>
            <wp:effectExtent l="0" t="0" r="0" b="0"/>
            <wp:docPr id="1" name="Grafik 1" descr="Camera[*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owsAndMoreStart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6218" cy="4836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6BAD" w:rsidSect="00B314A4">
      <w:headerReference w:type="default" r:id="rId33"/>
      <w:footerReference w:type="default" r:id="rId34"/>
      <w:headerReference w:type="first" r:id="rId35"/>
      <w:footerReference w:type="first" r:id="rId36"/>
      <w:pgSz w:w="16838" w:h="11906" w:orient="landscape"/>
      <w:pgMar w:top="1134" w:right="1134" w:bottom="284" w:left="1134" w:header="709" w:footer="34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EB8BBE" w14:textId="77777777" w:rsidR="000B0897" w:rsidRDefault="000B0897">
      <w:r>
        <w:separator/>
      </w:r>
    </w:p>
  </w:endnote>
  <w:endnote w:type="continuationSeparator" w:id="0">
    <w:p w14:paraId="50E5183B" w14:textId="77777777" w:rsidR="000B0897" w:rsidRDefault="000B08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E923DB" w14:textId="77777777" w:rsidR="00B43B23" w:rsidRDefault="00B43B23">
    <w:pPr>
      <w:pStyle w:val="Fuzeile"/>
      <w:jc w:val="right"/>
    </w:pPr>
  </w:p>
  <w:p w14:paraId="31117F05" w14:textId="77777777" w:rsidR="00B43B23" w:rsidRDefault="00B43B23">
    <w:pPr>
      <w:pStyle w:val="Fuzeile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38969326"/>
      <w:docPartObj>
        <w:docPartGallery w:val="Page Numbers (Bottom of Page)"/>
        <w:docPartUnique/>
      </w:docPartObj>
    </w:sdtPr>
    <w:sdtEndPr/>
    <w:sdtContent>
      <w:p w14:paraId="21DE0CEE" w14:textId="77777777" w:rsidR="00B43B23" w:rsidRDefault="000B0897">
        <w:pPr>
          <w:pStyle w:val="Fuzeile"/>
          <w:jc w:val="right"/>
        </w:pPr>
      </w:p>
    </w:sdtContent>
  </w:sdt>
  <w:p w14:paraId="5EA2CBB1" w14:textId="77777777" w:rsidR="00B43B23" w:rsidRDefault="00B43B23">
    <w:pPr>
      <w:pStyle w:val="Fuzeile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4F4F4E" w14:textId="77777777" w:rsidR="000B0897" w:rsidRDefault="000B0897">
      <w:r>
        <w:separator/>
      </w:r>
    </w:p>
  </w:footnote>
  <w:footnote w:type="continuationSeparator" w:id="0">
    <w:p w14:paraId="1487BF3B" w14:textId="77777777" w:rsidR="000B0897" w:rsidRDefault="000B08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3C7DA7" w14:textId="77777777" w:rsidR="00B43B23" w:rsidRDefault="00B43B23">
    <w:pPr>
      <w:pStyle w:val="Kopfzeile"/>
      <w:jc w:val="center"/>
    </w:pPr>
    <w:r>
      <w:t xml:space="preserve">- </w:t>
    </w:r>
    <w:sdt>
      <w:sdtPr>
        <w:id w:val="2032520923"/>
        <w:docPartObj>
          <w:docPartGallery w:val="Page Numbers (Top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  <w:r>
          <w:t xml:space="preserve"> -</w:t>
        </w:r>
      </w:sdtContent>
    </w:sdt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4C1F32" w14:textId="6783E998" w:rsidR="00B43B23" w:rsidRDefault="00B43B23">
    <w:pPr>
      <w:pStyle w:val="Kopfzeile"/>
      <w:rPr>
        <w:sz w:val="2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F149D57" wp14:editId="23B4BB58">
              <wp:simplePos x="0" y="0"/>
              <wp:positionH relativeFrom="page">
                <wp:posOffset>180340</wp:posOffset>
              </wp:positionH>
              <wp:positionV relativeFrom="page">
                <wp:posOffset>3708400</wp:posOffset>
              </wp:positionV>
              <wp:extent cx="144145" cy="0"/>
              <wp:effectExtent l="8890" t="12700" r="8890" b="6350"/>
              <wp:wrapNone/>
              <wp:docPr id="2" name="Gerader Verbinde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4414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BBB056" id="Gerader Verbinder 2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.2pt,292pt" to="25.55pt,2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"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006FAF"/>
    <w:multiLevelType w:val="hybridMultilevel"/>
    <w:tmpl w:val="C59A26F2"/>
    <w:lvl w:ilvl="0" w:tplc="364EA20A">
      <w:start w:val="9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E52263"/>
    <w:multiLevelType w:val="hybridMultilevel"/>
    <w:tmpl w:val="C09CD0E8"/>
    <w:lvl w:ilvl="0" w:tplc="364EA20A">
      <w:start w:val="9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6102E"/>
    <w:multiLevelType w:val="hybridMultilevel"/>
    <w:tmpl w:val="BCCEC96E"/>
    <w:lvl w:ilvl="0" w:tplc="0407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" w15:restartNumberingAfterBreak="0">
    <w:nsid w:val="11673E6C"/>
    <w:multiLevelType w:val="hybridMultilevel"/>
    <w:tmpl w:val="D9040C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F83151"/>
    <w:multiLevelType w:val="hybridMultilevel"/>
    <w:tmpl w:val="3CE0D7CA"/>
    <w:lvl w:ilvl="0" w:tplc="25546EC0">
      <w:start w:val="1"/>
      <w:numFmt w:val="decimal"/>
      <w:lvlText w:val="%1."/>
      <w:lvlJc w:val="left"/>
      <w:pPr>
        <w:ind w:left="1080" w:hanging="360"/>
      </w:pPr>
      <w:rPr>
        <w:rFonts w:hint="default"/>
        <w:i/>
        <w:u w:val="single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C716432"/>
    <w:multiLevelType w:val="hybridMultilevel"/>
    <w:tmpl w:val="9A38DE5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6957FB"/>
    <w:multiLevelType w:val="hybridMultilevel"/>
    <w:tmpl w:val="5CC43A4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884D8F"/>
    <w:multiLevelType w:val="hybridMultilevel"/>
    <w:tmpl w:val="18EC5C76"/>
    <w:lvl w:ilvl="0" w:tplc="44C80F94">
      <w:start w:val="7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  <w:color w:val="00B05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01A4A27"/>
    <w:multiLevelType w:val="hybridMultilevel"/>
    <w:tmpl w:val="F7B09EB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962F77"/>
    <w:multiLevelType w:val="hybridMultilevel"/>
    <w:tmpl w:val="3EF0FC3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2BB1973"/>
    <w:multiLevelType w:val="hybridMultilevel"/>
    <w:tmpl w:val="02722AF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6583371"/>
    <w:multiLevelType w:val="hybridMultilevel"/>
    <w:tmpl w:val="BD841F3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8972C23"/>
    <w:multiLevelType w:val="hybridMultilevel"/>
    <w:tmpl w:val="2D1A99DA"/>
    <w:lvl w:ilvl="0" w:tplc="B2284928">
      <w:start w:val="1"/>
      <w:numFmt w:val="decimal"/>
      <w:lvlText w:val="%1."/>
      <w:lvlJc w:val="left"/>
      <w:pPr>
        <w:ind w:left="1080" w:hanging="360"/>
      </w:pPr>
      <w:rPr>
        <w:rFonts w:ascii="Arial" w:eastAsia="Times New Roman" w:hAnsi="Arial" w:cs="Times New Roman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A980AD4"/>
    <w:multiLevelType w:val="hybridMultilevel"/>
    <w:tmpl w:val="A08C8136"/>
    <w:lvl w:ilvl="0" w:tplc="B8E259E0">
      <w:start w:val="1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B24FF9"/>
    <w:multiLevelType w:val="hybridMultilevel"/>
    <w:tmpl w:val="91D8A4D2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07F7C9C"/>
    <w:multiLevelType w:val="multilevel"/>
    <w:tmpl w:val="A4F26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4C80261"/>
    <w:multiLevelType w:val="hybridMultilevel"/>
    <w:tmpl w:val="E506AD6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032230"/>
    <w:multiLevelType w:val="hybridMultilevel"/>
    <w:tmpl w:val="22C4451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63A3732"/>
    <w:multiLevelType w:val="hybridMultilevel"/>
    <w:tmpl w:val="52224EE2"/>
    <w:lvl w:ilvl="0" w:tplc="364EA20A">
      <w:start w:val="9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E7E561E"/>
    <w:multiLevelType w:val="hybridMultilevel"/>
    <w:tmpl w:val="004237A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F451DA8"/>
    <w:multiLevelType w:val="hybridMultilevel"/>
    <w:tmpl w:val="65A008FC"/>
    <w:lvl w:ilvl="0" w:tplc="0407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70003">
      <w:start w:val="1"/>
      <w:numFmt w:val="bullet"/>
      <w:lvlText w:val="o"/>
      <w:lvlJc w:val="left"/>
      <w:pPr>
        <w:ind w:left="1353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472C0C"/>
    <w:multiLevelType w:val="hybridMultilevel"/>
    <w:tmpl w:val="0F4C127C"/>
    <w:lvl w:ilvl="0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5D03136"/>
    <w:multiLevelType w:val="hybridMultilevel"/>
    <w:tmpl w:val="128E0D48"/>
    <w:lvl w:ilvl="0" w:tplc="59F0B610">
      <w:start w:val="1"/>
      <w:numFmt w:val="decimal"/>
      <w:lvlText w:val="%1."/>
      <w:lvlJc w:val="left"/>
      <w:pPr>
        <w:ind w:left="1440" w:hanging="360"/>
      </w:pPr>
      <w:rPr>
        <w:rFonts w:hint="default"/>
        <w:i/>
        <w:u w:val="single"/>
      </w:rPr>
    </w:lvl>
    <w:lvl w:ilvl="1" w:tplc="04070019" w:tentative="1">
      <w:start w:val="1"/>
      <w:numFmt w:val="lowerLetter"/>
      <w:lvlText w:val="%2."/>
      <w:lvlJc w:val="left"/>
      <w:pPr>
        <w:ind w:left="2160" w:hanging="360"/>
      </w:pPr>
    </w:lvl>
    <w:lvl w:ilvl="2" w:tplc="0407001B" w:tentative="1">
      <w:start w:val="1"/>
      <w:numFmt w:val="lowerRoman"/>
      <w:lvlText w:val="%3."/>
      <w:lvlJc w:val="right"/>
      <w:pPr>
        <w:ind w:left="2880" w:hanging="180"/>
      </w:pPr>
    </w:lvl>
    <w:lvl w:ilvl="3" w:tplc="0407000F" w:tentative="1">
      <w:start w:val="1"/>
      <w:numFmt w:val="decimal"/>
      <w:lvlText w:val="%4."/>
      <w:lvlJc w:val="left"/>
      <w:pPr>
        <w:ind w:left="3600" w:hanging="360"/>
      </w:pPr>
    </w:lvl>
    <w:lvl w:ilvl="4" w:tplc="04070019" w:tentative="1">
      <w:start w:val="1"/>
      <w:numFmt w:val="lowerLetter"/>
      <w:lvlText w:val="%5."/>
      <w:lvlJc w:val="left"/>
      <w:pPr>
        <w:ind w:left="4320" w:hanging="360"/>
      </w:pPr>
    </w:lvl>
    <w:lvl w:ilvl="5" w:tplc="0407001B" w:tentative="1">
      <w:start w:val="1"/>
      <w:numFmt w:val="lowerRoman"/>
      <w:lvlText w:val="%6."/>
      <w:lvlJc w:val="right"/>
      <w:pPr>
        <w:ind w:left="5040" w:hanging="180"/>
      </w:pPr>
    </w:lvl>
    <w:lvl w:ilvl="6" w:tplc="0407000F" w:tentative="1">
      <w:start w:val="1"/>
      <w:numFmt w:val="decimal"/>
      <w:lvlText w:val="%7."/>
      <w:lvlJc w:val="left"/>
      <w:pPr>
        <w:ind w:left="5760" w:hanging="360"/>
      </w:pPr>
    </w:lvl>
    <w:lvl w:ilvl="7" w:tplc="04070019" w:tentative="1">
      <w:start w:val="1"/>
      <w:numFmt w:val="lowerLetter"/>
      <w:lvlText w:val="%8."/>
      <w:lvlJc w:val="left"/>
      <w:pPr>
        <w:ind w:left="6480" w:hanging="360"/>
      </w:pPr>
    </w:lvl>
    <w:lvl w:ilvl="8" w:tplc="040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62276F7"/>
    <w:multiLevelType w:val="hybridMultilevel"/>
    <w:tmpl w:val="53A66C7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6674DDD"/>
    <w:multiLevelType w:val="hybridMultilevel"/>
    <w:tmpl w:val="AAC024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778F3A0">
      <w:numFmt w:val="bullet"/>
      <w:lvlText w:val=""/>
      <w:lvlJc w:val="left"/>
      <w:pPr>
        <w:ind w:left="1440" w:hanging="360"/>
      </w:pPr>
      <w:rPr>
        <w:rFonts w:ascii="Wingdings" w:eastAsia="Times New Roman" w:hAnsi="Wingdings" w:cs="Times New Roman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8861F0E"/>
    <w:multiLevelType w:val="hybridMultilevel"/>
    <w:tmpl w:val="0ED456FA"/>
    <w:lvl w:ilvl="0" w:tplc="B2284928">
      <w:start w:val="1"/>
      <w:numFmt w:val="decimal"/>
      <w:lvlText w:val="%1."/>
      <w:lvlJc w:val="left"/>
      <w:pPr>
        <w:ind w:left="1080" w:hanging="360"/>
      </w:pPr>
      <w:rPr>
        <w:rFonts w:ascii="Arial" w:eastAsia="Times New Roman" w:hAnsi="Arial" w:cs="Times New Roman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0C33DFE"/>
    <w:multiLevelType w:val="hybridMultilevel"/>
    <w:tmpl w:val="FB489C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4FB2134"/>
    <w:multiLevelType w:val="hybridMultilevel"/>
    <w:tmpl w:val="E808F7B4"/>
    <w:lvl w:ilvl="0" w:tplc="09BAA3EA">
      <w:start w:val="1"/>
      <w:numFmt w:val="bullet"/>
      <w:lvlText w:val=""/>
      <w:lvlJc w:val="left"/>
      <w:pPr>
        <w:ind w:left="24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31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8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5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3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0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7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4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180" w:hanging="360"/>
      </w:pPr>
      <w:rPr>
        <w:rFonts w:ascii="Wingdings" w:hAnsi="Wingdings" w:hint="default"/>
      </w:rPr>
    </w:lvl>
  </w:abstractNum>
  <w:abstractNum w:abstractNumId="28" w15:restartNumberingAfterBreak="0">
    <w:nsid w:val="75A2067F"/>
    <w:multiLevelType w:val="multilevel"/>
    <w:tmpl w:val="AD88E1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75843BF"/>
    <w:multiLevelType w:val="hybridMultilevel"/>
    <w:tmpl w:val="B34E3260"/>
    <w:lvl w:ilvl="0" w:tplc="5A46902E">
      <w:start w:val="1"/>
      <w:numFmt w:val="bullet"/>
      <w:lvlText w:val=""/>
      <w:lvlJc w:val="left"/>
      <w:pPr>
        <w:ind w:left="1495" w:hanging="360"/>
      </w:pPr>
      <w:rPr>
        <w:rFonts w:ascii="Wingdings" w:eastAsia="Times New Roman" w:hAnsi="Wingdings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B39032D"/>
    <w:multiLevelType w:val="hybridMultilevel"/>
    <w:tmpl w:val="F13E6CD0"/>
    <w:lvl w:ilvl="0" w:tplc="09BAA3EA">
      <w:start w:val="1"/>
      <w:numFmt w:val="bullet"/>
      <w:lvlText w:val=""/>
      <w:lvlJc w:val="left"/>
      <w:pPr>
        <w:ind w:left="360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92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64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9360" w:hanging="360"/>
      </w:pPr>
      <w:rPr>
        <w:rFonts w:ascii="Wingdings" w:hAnsi="Wingdings" w:hint="default"/>
      </w:rPr>
    </w:lvl>
  </w:abstractNum>
  <w:abstractNum w:abstractNumId="31" w15:restartNumberingAfterBreak="0">
    <w:nsid w:val="7B57013D"/>
    <w:multiLevelType w:val="hybridMultilevel"/>
    <w:tmpl w:val="EDFC6396"/>
    <w:lvl w:ilvl="0" w:tplc="B8E259E0">
      <w:start w:val="7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9"/>
  </w:num>
  <w:num w:numId="3">
    <w:abstractNumId w:val="8"/>
  </w:num>
  <w:num w:numId="4">
    <w:abstractNumId w:val="17"/>
  </w:num>
  <w:num w:numId="5">
    <w:abstractNumId w:val="12"/>
  </w:num>
  <w:num w:numId="6">
    <w:abstractNumId w:val="10"/>
  </w:num>
  <w:num w:numId="7">
    <w:abstractNumId w:val="24"/>
  </w:num>
  <w:num w:numId="8">
    <w:abstractNumId w:val="13"/>
  </w:num>
  <w:num w:numId="9">
    <w:abstractNumId w:val="2"/>
  </w:num>
  <w:num w:numId="10">
    <w:abstractNumId w:val="5"/>
  </w:num>
  <w:num w:numId="11">
    <w:abstractNumId w:val="31"/>
  </w:num>
  <w:num w:numId="12">
    <w:abstractNumId w:val="7"/>
  </w:num>
  <w:num w:numId="13">
    <w:abstractNumId w:val="29"/>
  </w:num>
  <w:num w:numId="14">
    <w:abstractNumId w:val="6"/>
  </w:num>
  <w:num w:numId="15">
    <w:abstractNumId w:val="30"/>
  </w:num>
  <w:num w:numId="16">
    <w:abstractNumId w:val="27"/>
  </w:num>
  <w:num w:numId="17">
    <w:abstractNumId w:val="28"/>
  </w:num>
  <w:num w:numId="18">
    <w:abstractNumId w:val="15"/>
  </w:num>
  <w:num w:numId="19">
    <w:abstractNumId w:val="11"/>
  </w:num>
  <w:num w:numId="20">
    <w:abstractNumId w:val="9"/>
  </w:num>
  <w:num w:numId="21">
    <w:abstractNumId w:val="4"/>
  </w:num>
  <w:num w:numId="22">
    <w:abstractNumId w:val="22"/>
  </w:num>
  <w:num w:numId="23">
    <w:abstractNumId w:val="23"/>
  </w:num>
  <w:num w:numId="24">
    <w:abstractNumId w:val="20"/>
  </w:num>
  <w:num w:numId="25">
    <w:abstractNumId w:val="1"/>
  </w:num>
  <w:num w:numId="26">
    <w:abstractNumId w:val="0"/>
  </w:num>
  <w:num w:numId="27">
    <w:abstractNumId w:val="18"/>
  </w:num>
  <w:num w:numId="28">
    <w:abstractNumId w:val="26"/>
  </w:num>
  <w:num w:numId="29">
    <w:abstractNumId w:val="25"/>
  </w:num>
  <w:num w:numId="30">
    <w:abstractNumId w:val="16"/>
  </w:num>
  <w:num w:numId="31">
    <w:abstractNumId w:val="21"/>
  </w:num>
  <w:num w:numId="3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5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A4E8F"/>
    <w:rsid w:val="0000084D"/>
    <w:rsid w:val="00007F6C"/>
    <w:rsid w:val="0001385B"/>
    <w:rsid w:val="00023A9B"/>
    <w:rsid w:val="000428B1"/>
    <w:rsid w:val="0007651B"/>
    <w:rsid w:val="00083BA0"/>
    <w:rsid w:val="000B0897"/>
    <w:rsid w:val="000C5CCA"/>
    <w:rsid w:val="000C75C6"/>
    <w:rsid w:val="000D0588"/>
    <w:rsid w:val="000D1808"/>
    <w:rsid w:val="00107E70"/>
    <w:rsid w:val="001124C6"/>
    <w:rsid w:val="00114EA7"/>
    <w:rsid w:val="00116A94"/>
    <w:rsid w:val="00122B21"/>
    <w:rsid w:val="00143C49"/>
    <w:rsid w:val="00153BDE"/>
    <w:rsid w:val="00160E7E"/>
    <w:rsid w:val="00166620"/>
    <w:rsid w:val="00172504"/>
    <w:rsid w:val="00175401"/>
    <w:rsid w:val="00182620"/>
    <w:rsid w:val="0018277A"/>
    <w:rsid w:val="00186770"/>
    <w:rsid w:val="00186BAD"/>
    <w:rsid w:val="001A3CA7"/>
    <w:rsid w:val="001A4E8F"/>
    <w:rsid w:val="001A7CB3"/>
    <w:rsid w:val="001B0DC0"/>
    <w:rsid w:val="001B28B1"/>
    <w:rsid w:val="001D52D8"/>
    <w:rsid w:val="002119B9"/>
    <w:rsid w:val="002155B7"/>
    <w:rsid w:val="0022596D"/>
    <w:rsid w:val="00250A03"/>
    <w:rsid w:val="002608CF"/>
    <w:rsid w:val="00263E86"/>
    <w:rsid w:val="0028505D"/>
    <w:rsid w:val="00293899"/>
    <w:rsid w:val="002A04E7"/>
    <w:rsid w:val="002A587C"/>
    <w:rsid w:val="002A6252"/>
    <w:rsid w:val="002E0D3A"/>
    <w:rsid w:val="002E10CD"/>
    <w:rsid w:val="002E6B92"/>
    <w:rsid w:val="00320BDE"/>
    <w:rsid w:val="003229A7"/>
    <w:rsid w:val="00325058"/>
    <w:rsid w:val="00327D34"/>
    <w:rsid w:val="003435EA"/>
    <w:rsid w:val="00360419"/>
    <w:rsid w:val="00386D22"/>
    <w:rsid w:val="0039029C"/>
    <w:rsid w:val="003B757A"/>
    <w:rsid w:val="003D33B5"/>
    <w:rsid w:val="003F4246"/>
    <w:rsid w:val="003F659C"/>
    <w:rsid w:val="00406236"/>
    <w:rsid w:val="0043180D"/>
    <w:rsid w:val="0044405A"/>
    <w:rsid w:val="004641AF"/>
    <w:rsid w:val="00480585"/>
    <w:rsid w:val="00481F86"/>
    <w:rsid w:val="00493B06"/>
    <w:rsid w:val="0049578B"/>
    <w:rsid w:val="004A7685"/>
    <w:rsid w:val="004B5DFF"/>
    <w:rsid w:val="004C21B4"/>
    <w:rsid w:val="004D1C26"/>
    <w:rsid w:val="004D659A"/>
    <w:rsid w:val="004D7357"/>
    <w:rsid w:val="004E24BF"/>
    <w:rsid w:val="004F6BC9"/>
    <w:rsid w:val="0051440F"/>
    <w:rsid w:val="005204AF"/>
    <w:rsid w:val="0052303B"/>
    <w:rsid w:val="005379C5"/>
    <w:rsid w:val="005409FE"/>
    <w:rsid w:val="00550DE9"/>
    <w:rsid w:val="0056101B"/>
    <w:rsid w:val="00571432"/>
    <w:rsid w:val="00585DB7"/>
    <w:rsid w:val="00586147"/>
    <w:rsid w:val="00587921"/>
    <w:rsid w:val="005B1BE9"/>
    <w:rsid w:val="005C7C7A"/>
    <w:rsid w:val="005D0B8A"/>
    <w:rsid w:val="005D339F"/>
    <w:rsid w:val="005F586C"/>
    <w:rsid w:val="005F5F1F"/>
    <w:rsid w:val="00600E62"/>
    <w:rsid w:val="00603799"/>
    <w:rsid w:val="00615D7B"/>
    <w:rsid w:val="00636B33"/>
    <w:rsid w:val="00636FA4"/>
    <w:rsid w:val="006375C0"/>
    <w:rsid w:val="006415EE"/>
    <w:rsid w:val="00656CDF"/>
    <w:rsid w:val="00675762"/>
    <w:rsid w:val="00683587"/>
    <w:rsid w:val="00686CE4"/>
    <w:rsid w:val="006870E2"/>
    <w:rsid w:val="00691F91"/>
    <w:rsid w:val="00695C0C"/>
    <w:rsid w:val="006A3333"/>
    <w:rsid w:val="006A6DA2"/>
    <w:rsid w:val="006B114C"/>
    <w:rsid w:val="006B4934"/>
    <w:rsid w:val="006C2066"/>
    <w:rsid w:val="006E6BB6"/>
    <w:rsid w:val="006F3E2E"/>
    <w:rsid w:val="006F5106"/>
    <w:rsid w:val="00703B04"/>
    <w:rsid w:val="00711933"/>
    <w:rsid w:val="00712692"/>
    <w:rsid w:val="00716DE3"/>
    <w:rsid w:val="007237DA"/>
    <w:rsid w:val="00725331"/>
    <w:rsid w:val="007509B0"/>
    <w:rsid w:val="00757884"/>
    <w:rsid w:val="0077755E"/>
    <w:rsid w:val="00782629"/>
    <w:rsid w:val="00786A4A"/>
    <w:rsid w:val="00787B4C"/>
    <w:rsid w:val="00790B2A"/>
    <w:rsid w:val="007930F4"/>
    <w:rsid w:val="00794764"/>
    <w:rsid w:val="007B399D"/>
    <w:rsid w:val="007C10C6"/>
    <w:rsid w:val="007D2BC8"/>
    <w:rsid w:val="007E507F"/>
    <w:rsid w:val="00810A35"/>
    <w:rsid w:val="00824D74"/>
    <w:rsid w:val="0082527B"/>
    <w:rsid w:val="00831D94"/>
    <w:rsid w:val="00834657"/>
    <w:rsid w:val="0083643E"/>
    <w:rsid w:val="00851F50"/>
    <w:rsid w:val="00854829"/>
    <w:rsid w:val="00855B9E"/>
    <w:rsid w:val="00857C2C"/>
    <w:rsid w:val="00872D64"/>
    <w:rsid w:val="00887355"/>
    <w:rsid w:val="008925B5"/>
    <w:rsid w:val="008A190B"/>
    <w:rsid w:val="008A1D8D"/>
    <w:rsid w:val="008A6F48"/>
    <w:rsid w:val="008B6F53"/>
    <w:rsid w:val="008C0833"/>
    <w:rsid w:val="008C6381"/>
    <w:rsid w:val="008D12E1"/>
    <w:rsid w:val="008D14A1"/>
    <w:rsid w:val="008E0316"/>
    <w:rsid w:val="008E2017"/>
    <w:rsid w:val="008E3150"/>
    <w:rsid w:val="008F4514"/>
    <w:rsid w:val="008F6F61"/>
    <w:rsid w:val="0092085C"/>
    <w:rsid w:val="00936BF0"/>
    <w:rsid w:val="00937285"/>
    <w:rsid w:val="00943EE0"/>
    <w:rsid w:val="0094415A"/>
    <w:rsid w:val="009460EB"/>
    <w:rsid w:val="00952C3C"/>
    <w:rsid w:val="0095523C"/>
    <w:rsid w:val="00957DEF"/>
    <w:rsid w:val="009603EC"/>
    <w:rsid w:val="00962A47"/>
    <w:rsid w:val="00980DA6"/>
    <w:rsid w:val="00997D97"/>
    <w:rsid w:val="009A0215"/>
    <w:rsid w:val="009C1EF3"/>
    <w:rsid w:val="009C5261"/>
    <w:rsid w:val="009D5766"/>
    <w:rsid w:val="009E7CA5"/>
    <w:rsid w:val="009F555B"/>
    <w:rsid w:val="009F7710"/>
    <w:rsid w:val="00A05452"/>
    <w:rsid w:val="00A2706E"/>
    <w:rsid w:val="00A417AB"/>
    <w:rsid w:val="00A41B10"/>
    <w:rsid w:val="00A57F74"/>
    <w:rsid w:val="00A669E3"/>
    <w:rsid w:val="00A7558C"/>
    <w:rsid w:val="00AA7C29"/>
    <w:rsid w:val="00AB6878"/>
    <w:rsid w:val="00AC2FB1"/>
    <w:rsid w:val="00AC6A94"/>
    <w:rsid w:val="00AD04EE"/>
    <w:rsid w:val="00AD19E4"/>
    <w:rsid w:val="00AF34E6"/>
    <w:rsid w:val="00B01B88"/>
    <w:rsid w:val="00B02053"/>
    <w:rsid w:val="00B04262"/>
    <w:rsid w:val="00B05567"/>
    <w:rsid w:val="00B314A4"/>
    <w:rsid w:val="00B41BC5"/>
    <w:rsid w:val="00B43B23"/>
    <w:rsid w:val="00B46CE2"/>
    <w:rsid w:val="00B6033E"/>
    <w:rsid w:val="00B628CE"/>
    <w:rsid w:val="00B66755"/>
    <w:rsid w:val="00B749C0"/>
    <w:rsid w:val="00B760F9"/>
    <w:rsid w:val="00B77536"/>
    <w:rsid w:val="00B8313C"/>
    <w:rsid w:val="00B83232"/>
    <w:rsid w:val="00B84AC9"/>
    <w:rsid w:val="00B9544E"/>
    <w:rsid w:val="00BB2F97"/>
    <w:rsid w:val="00BB3278"/>
    <w:rsid w:val="00BD2EF4"/>
    <w:rsid w:val="00BD57DF"/>
    <w:rsid w:val="00BD7508"/>
    <w:rsid w:val="00BE4EEA"/>
    <w:rsid w:val="00C00BC0"/>
    <w:rsid w:val="00C2127E"/>
    <w:rsid w:val="00C2238B"/>
    <w:rsid w:val="00C607A9"/>
    <w:rsid w:val="00C63D34"/>
    <w:rsid w:val="00C8139F"/>
    <w:rsid w:val="00C9008D"/>
    <w:rsid w:val="00C90752"/>
    <w:rsid w:val="00C93858"/>
    <w:rsid w:val="00C94044"/>
    <w:rsid w:val="00CA0895"/>
    <w:rsid w:val="00CB1FA9"/>
    <w:rsid w:val="00CB24C0"/>
    <w:rsid w:val="00CC1516"/>
    <w:rsid w:val="00CC77F0"/>
    <w:rsid w:val="00CD5309"/>
    <w:rsid w:val="00D1741B"/>
    <w:rsid w:val="00D17A55"/>
    <w:rsid w:val="00D204AA"/>
    <w:rsid w:val="00D3266A"/>
    <w:rsid w:val="00D40DFE"/>
    <w:rsid w:val="00D4145D"/>
    <w:rsid w:val="00D5655D"/>
    <w:rsid w:val="00D62546"/>
    <w:rsid w:val="00D62F88"/>
    <w:rsid w:val="00D93457"/>
    <w:rsid w:val="00D93C16"/>
    <w:rsid w:val="00D93D6B"/>
    <w:rsid w:val="00D9732B"/>
    <w:rsid w:val="00DA00BE"/>
    <w:rsid w:val="00DA213C"/>
    <w:rsid w:val="00DB3769"/>
    <w:rsid w:val="00DC0F5B"/>
    <w:rsid w:val="00DC51D4"/>
    <w:rsid w:val="00DD2485"/>
    <w:rsid w:val="00DF461D"/>
    <w:rsid w:val="00DF7D29"/>
    <w:rsid w:val="00E00175"/>
    <w:rsid w:val="00E06CFE"/>
    <w:rsid w:val="00E10F52"/>
    <w:rsid w:val="00E11F6F"/>
    <w:rsid w:val="00E125C0"/>
    <w:rsid w:val="00E133ED"/>
    <w:rsid w:val="00E145D7"/>
    <w:rsid w:val="00E27099"/>
    <w:rsid w:val="00E43D91"/>
    <w:rsid w:val="00E4784B"/>
    <w:rsid w:val="00E61B80"/>
    <w:rsid w:val="00E63373"/>
    <w:rsid w:val="00E65A93"/>
    <w:rsid w:val="00E76E43"/>
    <w:rsid w:val="00E77A2F"/>
    <w:rsid w:val="00E83C2E"/>
    <w:rsid w:val="00E93BAB"/>
    <w:rsid w:val="00E97B14"/>
    <w:rsid w:val="00EA4F6B"/>
    <w:rsid w:val="00EA752C"/>
    <w:rsid w:val="00EB222D"/>
    <w:rsid w:val="00ED7945"/>
    <w:rsid w:val="00ED7C86"/>
    <w:rsid w:val="00EF67D4"/>
    <w:rsid w:val="00F0387E"/>
    <w:rsid w:val="00F06CEE"/>
    <w:rsid w:val="00F25A8D"/>
    <w:rsid w:val="00F277BC"/>
    <w:rsid w:val="00F277EF"/>
    <w:rsid w:val="00F31015"/>
    <w:rsid w:val="00F335DD"/>
    <w:rsid w:val="00F40B79"/>
    <w:rsid w:val="00F44B21"/>
    <w:rsid w:val="00F50280"/>
    <w:rsid w:val="00F50B87"/>
    <w:rsid w:val="00F55875"/>
    <w:rsid w:val="00F60973"/>
    <w:rsid w:val="00F92466"/>
    <w:rsid w:val="00F953F2"/>
    <w:rsid w:val="00F9691A"/>
    <w:rsid w:val="00FA730D"/>
    <w:rsid w:val="00FB1C39"/>
    <w:rsid w:val="00FB2AD4"/>
    <w:rsid w:val="00FB58FD"/>
    <w:rsid w:val="00FC55BC"/>
    <w:rsid w:val="00FD38E0"/>
    <w:rsid w:val="00FD614F"/>
    <w:rsid w:val="00FD7825"/>
    <w:rsid w:val="00FE6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525A4905"/>
  <w15:docId w15:val="{6B0ED50B-3BF1-43B9-8CC7-7FB936995A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List" w:semiHidden="1" w:unhideWhenUsed="1"/>
    <w:lsdException w:name="List Bullet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rFonts w:ascii="Arial" w:hAnsi="Arial"/>
      <w:sz w:val="22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CB24C0"/>
    <w:pPr>
      <w:keepNext/>
      <w:keepLines/>
      <w:spacing w:after="120"/>
      <w:outlineLvl w:val="0"/>
    </w:pPr>
    <w:rPr>
      <w:rFonts w:eastAsiaTheme="majorEastAsia" w:cstheme="majorBidi"/>
      <w:b/>
      <w:bCs/>
      <w:sz w:val="28"/>
      <w:szCs w:val="2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paragraph" w:styleId="Textkrper">
    <w:name w:val="Body Text"/>
    <w:basedOn w:val="Standard"/>
    <w:link w:val="TextkrperZchn"/>
    <w:rsid w:val="001A4E8F"/>
    <w:pPr>
      <w:tabs>
        <w:tab w:val="left" w:pos="540"/>
      </w:tabs>
      <w:spacing w:before="30" w:after="30"/>
    </w:pPr>
    <w:rPr>
      <w:sz w:val="16"/>
    </w:rPr>
  </w:style>
  <w:style w:type="character" w:customStyle="1" w:styleId="TextkrperZchn">
    <w:name w:val="Textkörper Zchn"/>
    <w:basedOn w:val="Absatz-Standardschriftart"/>
    <w:link w:val="Textkrper"/>
    <w:rsid w:val="001A4E8F"/>
    <w:rPr>
      <w:rFonts w:ascii="Arial" w:hAnsi="Arial"/>
      <w:sz w:val="16"/>
      <w:szCs w:val="24"/>
    </w:rPr>
  </w:style>
  <w:style w:type="paragraph" w:styleId="Listenabsatz">
    <w:name w:val="List Paragraph"/>
    <w:basedOn w:val="Standard"/>
    <w:uiPriority w:val="34"/>
    <w:qFormat/>
    <w:rsid w:val="001A4E8F"/>
    <w:pPr>
      <w:ind w:left="720"/>
      <w:contextualSpacing/>
    </w:pPr>
  </w:style>
  <w:style w:type="paragraph" w:styleId="Beschriftung">
    <w:name w:val="caption"/>
    <w:basedOn w:val="Standard"/>
    <w:next w:val="Standard"/>
    <w:unhideWhenUsed/>
    <w:qFormat/>
    <w:rsid w:val="001A4E8F"/>
    <w:pPr>
      <w:spacing w:after="200"/>
    </w:pPr>
    <w:rPr>
      <w:b/>
      <w:bCs/>
      <w:color w:val="4F81BD"/>
      <w:sz w:val="18"/>
      <w:szCs w:val="18"/>
    </w:rPr>
  </w:style>
  <w:style w:type="paragraph" w:styleId="Sprechblasentext">
    <w:name w:val="Balloon Text"/>
    <w:basedOn w:val="Standard"/>
    <w:link w:val="SprechblasentextZchn"/>
    <w:rsid w:val="00824D74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824D74"/>
    <w:rPr>
      <w:rFonts w:ascii="Tahoma" w:hAnsi="Tahoma" w:cs="Tahoma"/>
      <w:sz w:val="16"/>
      <w:szCs w:val="16"/>
    </w:rPr>
  </w:style>
  <w:style w:type="character" w:styleId="Kommentarzeichen">
    <w:name w:val="annotation reference"/>
    <w:basedOn w:val="Absatz-Standardschriftart"/>
    <w:rsid w:val="008F6F61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8F6F61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rsid w:val="008F6F61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8F6F6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rsid w:val="008F6F61"/>
    <w:rPr>
      <w:rFonts w:ascii="Arial" w:hAnsi="Arial"/>
      <w:b/>
      <w:bCs/>
    </w:rPr>
  </w:style>
  <w:style w:type="character" w:customStyle="1" w:styleId="KopfzeileZchn">
    <w:name w:val="Kopfzeile Zchn"/>
    <w:basedOn w:val="Absatz-Standardschriftart"/>
    <w:link w:val="Kopfzeile"/>
    <w:uiPriority w:val="99"/>
    <w:rsid w:val="008A190B"/>
    <w:rPr>
      <w:rFonts w:ascii="Arial" w:hAnsi="Arial"/>
      <w:sz w:val="22"/>
      <w:szCs w:val="24"/>
    </w:rPr>
  </w:style>
  <w:style w:type="paragraph" w:styleId="StandardWeb">
    <w:name w:val="Normal (Web)"/>
    <w:basedOn w:val="Standard"/>
    <w:uiPriority w:val="99"/>
    <w:unhideWhenUsed/>
    <w:rsid w:val="00F55875"/>
    <w:pPr>
      <w:spacing w:before="100" w:beforeAutospacing="1" w:after="100" w:afterAutospacing="1"/>
    </w:pPr>
    <w:rPr>
      <w:rFonts w:ascii="Times New Roman" w:hAnsi="Times New Roman"/>
      <w:sz w:val="24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unhideWhenUsed/>
    <w:rsid w:val="000428B1"/>
    <w:pPr>
      <w:pBdr>
        <w:bottom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rsid w:val="000428B1"/>
    <w:rPr>
      <w:rFonts w:ascii="Arial" w:hAnsi="Arial" w:cs="Arial"/>
      <w:vanish/>
      <w:sz w:val="16"/>
      <w:szCs w:val="16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unhideWhenUsed/>
    <w:rsid w:val="000428B1"/>
    <w:pPr>
      <w:pBdr>
        <w:top w:val="single" w:sz="6" w:space="1" w:color="auto"/>
      </w:pBdr>
      <w:jc w:val="center"/>
    </w:pPr>
    <w:rPr>
      <w:rFonts w:cs="Arial"/>
      <w:vanish/>
      <w:sz w:val="16"/>
      <w:szCs w:val="16"/>
    </w:rPr>
  </w:style>
  <w:style w:type="character" w:customStyle="1" w:styleId="z-FormularendeZchn">
    <w:name w:val="z-Formularende Zchn"/>
    <w:basedOn w:val="Absatz-Standardschriftart"/>
    <w:link w:val="z-Formularende"/>
    <w:uiPriority w:val="99"/>
    <w:rsid w:val="000428B1"/>
    <w:rPr>
      <w:rFonts w:ascii="Arial" w:hAnsi="Arial" w:cs="Arial"/>
      <w:vanish/>
      <w:sz w:val="16"/>
      <w:szCs w:val="16"/>
    </w:rPr>
  </w:style>
  <w:style w:type="character" w:customStyle="1" w:styleId="ms-span-text3">
    <w:name w:val="ms-span-text3"/>
    <w:basedOn w:val="Absatz-Standardschriftart"/>
    <w:rsid w:val="000428B1"/>
  </w:style>
  <w:style w:type="character" w:customStyle="1" w:styleId="berschrift1Zchn">
    <w:name w:val="Überschrift 1 Zchn"/>
    <w:basedOn w:val="Absatz-Standardschriftart"/>
    <w:link w:val="berschrift1"/>
    <w:rsid w:val="00CB24C0"/>
    <w:rPr>
      <w:rFonts w:ascii="Arial" w:eastAsiaTheme="majorEastAsia" w:hAnsi="Arial" w:cstheme="majorBidi"/>
      <w:b/>
      <w:bCs/>
      <w:sz w:val="28"/>
      <w:szCs w:val="28"/>
    </w:rPr>
  </w:style>
  <w:style w:type="paragraph" w:styleId="berarbeitung">
    <w:name w:val="Revision"/>
    <w:hidden/>
    <w:uiPriority w:val="99"/>
    <w:semiHidden/>
    <w:rsid w:val="00153BDE"/>
    <w:rPr>
      <w:rFonts w:ascii="Arial" w:hAnsi="Arial"/>
      <w:sz w:val="22"/>
      <w:szCs w:val="24"/>
    </w:rPr>
  </w:style>
  <w:style w:type="paragraph" w:styleId="Abbildungsverzeichnis">
    <w:name w:val="table of figures"/>
    <w:basedOn w:val="Standard"/>
    <w:next w:val="Standard"/>
    <w:uiPriority w:val="99"/>
    <w:rsid w:val="00790B2A"/>
  </w:style>
  <w:style w:type="character" w:styleId="Hyperlink">
    <w:name w:val="Hyperlink"/>
    <w:basedOn w:val="Absatz-Standardschriftart"/>
    <w:uiPriority w:val="99"/>
    <w:unhideWhenUsed/>
    <w:rsid w:val="00790B2A"/>
    <w:rPr>
      <w:color w:val="0000FF" w:themeColor="hyperlink"/>
      <w:u w:val="single"/>
    </w:rPr>
  </w:style>
  <w:style w:type="character" w:customStyle="1" w:styleId="FuzeileZchn">
    <w:name w:val="Fußzeile Zchn"/>
    <w:basedOn w:val="Absatz-Standardschriftart"/>
    <w:link w:val="Fuzeile"/>
    <w:uiPriority w:val="99"/>
    <w:rsid w:val="00B760F9"/>
    <w:rPr>
      <w:rFonts w:ascii="Arial" w:hAnsi="Arial"/>
      <w:sz w:val="22"/>
      <w:szCs w:val="24"/>
    </w:rPr>
  </w:style>
  <w:style w:type="table" w:styleId="Tabellenraster">
    <w:name w:val="Table Grid"/>
    <w:basedOn w:val="NormaleTabelle"/>
    <w:rsid w:val="006A6DA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ildtitel">
    <w:name w:val="Bildtitel"/>
    <w:basedOn w:val="Standard"/>
    <w:next w:val="Standard"/>
    <w:qFormat/>
    <w:rsid w:val="002A04E7"/>
    <w:pPr>
      <w:spacing w:line="288" w:lineRule="auto"/>
      <w:ind w:right="425"/>
      <w:outlineLvl w:val="1"/>
    </w:pPr>
    <w:rPr>
      <w:rFonts w:cs="Arial"/>
      <w:b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812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3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87649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3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165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434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4621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37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4722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5719694">
                                      <w:marLeft w:val="0"/>
                                      <w:marRight w:val="0"/>
                                      <w:marTop w:val="15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648456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882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5293946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209513"/>
            <w:bottom w:val="single" w:sz="2" w:space="0" w:color="000000"/>
            <w:right w:val="single" w:sz="12" w:space="0" w:color="209513"/>
          </w:divBdr>
          <w:divsChild>
            <w:div w:id="12306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3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0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841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4693983">
                              <w:marLeft w:val="75"/>
                              <w:marRight w:val="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4997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1605173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6739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70082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46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524958">
          <w:marLeft w:val="0"/>
          <w:marRight w:val="0"/>
          <w:marTop w:val="0"/>
          <w:marBottom w:val="0"/>
          <w:divBdr>
            <w:top w:val="none" w:sz="0" w:space="0" w:color="auto"/>
            <w:left w:val="single" w:sz="12" w:space="0" w:color="209513"/>
            <w:bottom w:val="single" w:sz="2" w:space="0" w:color="000000"/>
            <w:right w:val="single" w:sz="12" w:space="0" w:color="209513"/>
          </w:divBdr>
          <w:divsChild>
            <w:div w:id="1182864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47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5634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882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838806">
                              <w:marLeft w:val="75"/>
                              <w:marRight w:val="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818884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979981">
                                      <w:marLeft w:val="0"/>
                                      <w:marRight w:val="0"/>
                                      <w:marTop w:val="75"/>
                                      <w:marBottom w:val="75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125624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53464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076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Ahring\Kammerkopf\Vorlagen\Leerer_Kopf_LK_NRW.dot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7BB3F4-09A1-400E-962B-2232CE341C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Leerer_Kopf_LK_NRW.dot</Template>
  <TotalTime>0</TotalTime>
  <Pages>35</Pages>
  <Words>1961</Words>
  <Characters>12356</Characters>
  <Application>Microsoft Office Word</Application>
  <DocSecurity>0</DocSecurity>
  <Lines>102</Lines>
  <Paragraphs>28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Auskunft erteilt</vt:lpstr>
    </vt:vector>
  </TitlesOfParts>
  <Company>LWK-NRW</Company>
  <LinksUpToDate>false</LinksUpToDate>
  <CharactersWithSpaces>14289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Auskunft erteilt</dc:title>
  <dc:creator>Beckmann, Stefan</dc:creator>
  <cp:lastModifiedBy>Albertus Grunwald</cp:lastModifiedBy>
  <cp:revision>68</cp:revision>
  <cp:lastPrinted>2016-08-09T08:41:00Z</cp:lastPrinted>
  <dcterms:created xsi:type="dcterms:W3CDTF">2016-08-01T12:53:00Z</dcterms:created>
  <dcterms:modified xsi:type="dcterms:W3CDTF">2021-05-10T10:48:00Z</dcterms:modified>
</cp:coreProperties>
</file>